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F756A" w:rsidRDefault="004F756A">
      <w:pPr>
        <w:ind w:firstLine="0"/>
        <w:jc w:val="left"/>
        <w:rPr>
          <w:sz w:val="20"/>
        </w:rPr>
      </w:pPr>
    </w:p>
    <w:p w:rsidR="00D1501D" w:rsidRDefault="00D1501D" w:rsidP="007F1B0A">
      <w:pPr>
        <w:ind w:firstLine="0"/>
        <w:rPr>
          <w:b/>
        </w:rPr>
      </w:pPr>
    </w:p>
    <w:p w:rsidR="004F756A" w:rsidRPr="004F756A" w:rsidRDefault="004F756A" w:rsidP="004F756A">
      <w:pPr>
        <w:ind w:firstLine="540"/>
        <w:jc w:val="center"/>
        <w:rPr>
          <w:b/>
        </w:rPr>
      </w:pPr>
      <w:bookmarkStart w:id="0" w:name="_GoBack"/>
      <w:bookmarkEnd w:id="0"/>
      <w:r w:rsidRPr="004F756A">
        <w:rPr>
          <w:b/>
        </w:rPr>
        <w:t xml:space="preserve">Информация о развитии социального партнерства в </w:t>
      </w:r>
      <w:proofErr w:type="spellStart"/>
      <w:r w:rsidRPr="004F756A">
        <w:rPr>
          <w:b/>
        </w:rPr>
        <w:t>Мошковском</w:t>
      </w:r>
      <w:proofErr w:type="spellEnd"/>
      <w:r w:rsidRPr="004F756A">
        <w:rPr>
          <w:b/>
        </w:rPr>
        <w:t xml:space="preserve"> районе за </w:t>
      </w:r>
      <w:r w:rsidR="00B35931">
        <w:rPr>
          <w:b/>
        </w:rPr>
        <w:t>первое</w:t>
      </w:r>
      <w:r w:rsidRPr="004F756A">
        <w:rPr>
          <w:b/>
        </w:rPr>
        <w:t xml:space="preserve"> полугодие 201</w:t>
      </w:r>
      <w:r w:rsidR="00C73C7F">
        <w:rPr>
          <w:b/>
        </w:rPr>
        <w:t>7</w:t>
      </w:r>
      <w:r w:rsidRPr="004F756A">
        <w:rPr>
          <w:b/>
        </w:rPr>
        <w:t xml:space="preserve"> года</w:t>
      </w:r>
    </w:p>
    <w:p w:rsidR="004F756A" w:rsidRPr="004F756A" w:rsidRDefault="004F756A" w:rsidP="004F756A">
      <w:pPr>
        <w:ind w:firstLine="540"/>
        <w:jc w:val="center"/>
        <w:rPr>
          <w:b/>
        </w:rPr>
      </w:pPr>
    </w:p>
    <w:p w:rsidR="004F756A" w:rsidRDefault="004F756A" w:rsidP="004F756A">
      <w:pPr>
        <w:ind w:firstLine="540"/>
      </w:pPr>
      <w:r>
        <w:t xml:space="preserve">     В </w:t>
      </w:r>
      <w:r w:rsidR="001C77BC">
        <w:t>первом</w:t>
      </w:r>
      <w:r w:rsidR="00640E71">
        <w:t xml:space="preserve"> полугодие</w:t>
      </w:r>
      <w:r w:rsidR="00B10036">
        <w:t xml:space="preserve"> 201</w:t>
      </w:r>
      <w:r w:rsidR="00C73C7F">
        <w:t>7</w:t>
      </w:r>
      <w:r w:rsidR="0090664D">
        <w:t xml:space="preserve"> года была продолжена работа по регулированию социально-трудовых отношений через систему социального партнерства</w:t>
      </w:r>
      <w:r>
        <w:t>.  Регулирование социально-трудовых отношений через систему социального партнерства  является одним из самых эффективных методов, при котором обе стороны имеют равные права.</w:t>
      </w:r>
    </w:p>
    <w:p w:rsidR="004F756A" w:rsidRDefault="004F756A" w:rsidP="004F756A">
      <w:pPr>
        <w:pStyle w:val="a9"/>
        <w:suppressAutoHyphens/>
        <w:ind w:firstLine="540"/>
        <w:jc w:val="both"/>
      </w:pPr>
      <w:r w:rsidRPr="004659D1">
        <w:t xml:space="preserve">Главным приоритетом социально-экономической политики администрации района было и остается обеспечение социальной стабильности. </w:t>
      </w:r>
    </w:p>
    <w:p w:rsidR="004F756A" w:rsidRPr="004659D1" w:rsidRDefault="0090664D" w:rsidP="004F756A">
      <w:pPr>
        <w:pStyle w:val="a9"/>
        <w:suppressAutoHyphens/>
        <w:ind w:firstLine="540"/>
        <w:jc w:val="both"/>
      </w:pPr>
      <w:r>
        <w:t>Особ</w:t>
      </w:r>
      <w:r w:rsidR="004F756A" w:rsidRPr="004659D1">
        <w:t xml:space="preserve">ое внимание </w:t>
      </w:r>
      <w:r w:rsidR="004F756A">
        <w:t>отводится таким</w:t>
      </w:r>
      <w:r w:rsidR="004F756A" w:rsidRPr="004659D1">
        <w:t xml:space="preserve"> вопросам как:</w:t>
      </w:r>
    </w:p>
    <w:p w:rsidR="004F756A" w:rsidRDefault="004F756A" w:rsidP="004F756A">
      <w:pPr>
        <w:suppressAutoHyphens/>
      </w:pPr>
      <w:r w:rsidRPr="00AF0260">
        <w:t>- внедрение Регионального соглашения о минимальной заработной</w:t>
      </w:r>
      <w:r w:rsidR="0090664D">
        <w:t xml:space="preserve"> плате</w:t>
      </w:r>
      <w:r w:rsidRPr="00AF0260">
        <w:t xml:space="preserve">, </w:t>
      </w:r>
      <w:proofErr w:type="gramStart"/>
      <w:r w:rsidRPr="00AF0260">
        <w:t>контроль за</w:t>
      </w:r>
      <w:proofErr w:type="gramEnd"/>
      <w:r w:rsidRPr="00AF0260">
        <w:t xml:space="preserve"> применением отраслевых систем оплаты труда</w:t>
      </w:r>
      <w:r>
        <w:t>;</w:t>
      </w:r>
    </w:p>
    <w:p w:rsidR="0090664D" w:rsidRPr="00AF0260" w:rsidRDefault="0090664D" w:rsidP="004F756A">
      <w:pPr>
        <w:suppressAutoHyphens/>
        <w:rPr>
          <w:bCs/>
        </w:rPr>
      </w:pPr>
      <w:r>
        <w:t>- реализация Указов Президента Российской Федерации от 07.05.2012 № 597 «О мероприятиях по реализации государственной социальной политики» и от 01.06.2012 № 761 «О Национальной стратегии дейст</w:t>
      </w:r>
      <w:r w:rsidR="00191A69">
        <w:t>вий в интересах детей на 2012-20</w:t>
      </w:r>
      <w:r>
        <w:t>17</w:t>
      </w:r>
      <w:r w:rsidR="00191A69">
        <w:t xml:space="preserve"> годы»;</w:t>
      </w:r>
    </w:p>
    <w:p w:rsidR="004F756A" w:rsidRPr="005731D5" w:rsidRDefault="004F756A" w:rsidP="004F756A">
      <w:pPr>
        <w:pStyle w:val="ConsPlusNormal"/>
        <w:widowControl/>
        <w:suppressAutoHyphens/>
        <w:ind w:firstLine="0"/>
        <w:jc w:val="both"/>
        <w:rPr>
          <w:rFonts w:ascii="Times New Roman" w:hAnsi="Times New Roman" w:cs="Times New Roman"/>
          <w:sz w:val="28"/>
          <w:szCs w:val="28"/>
        </w:rPr>
      </w:pPr>
      <w:r>
        <w:rPr>
          <w:rFonts w:ascii="Times New Roman" w:hAnsi="Times New Roman" w:cs="Times New Roman"/>
          <w:sz w:val="28"/>
          <w:szCs w:val="28"/>
        </w:rPr>
        <w:t xml:space="preserve">     </w:t>
      </w:r>
      <w:r w:rsidRPr="005731D5">
        <w:rPr>
          <w:rFonts w:ascii="Times New Roman" w:hAnsi="Times New Roman" w:cs="Times New Roman"/>
          <w:sz w:val="28"/>
          <w:szCs w:val="28"/>
        </w:rPr>
        <w:t xml:space="preserve">- </w:t>
      </w:r>
      <w:r>
        <w:rPr>
          <w:rFonts w:ascii="Times New Roman" w:hAnsi="Times New Roman" w:cs="Times New Roman"/>
          <w:sz w:val="28"/>
          <w:szCs w:val="28"/>
        </w:rPr>
        <w:t>у</w:t>
      </w:r>
      <w:r w:rsidRPr="005731D5">
        <w:rPr>
          <w:rFonts w:ascii="Times New Roman" w:hAnsi="Times New Roman" w:cs="Times New Roman"/>
          <w:sz w:val="28"/>
          <w:szCs w:val="28"/>
        </w:rPr>
        <w:t xml:space="preserve">величение реальных доходов населения, </w:t>
      </w:r>
      <w:r w:rsidR="004009DA">
        <w:rPr>
          <w:rFonts w:ascii="Times New Roman" w:hAnsi="Times New Roman" w:cs="Times New Roman"/>
          <w:sz w:val="28"/>
          <w:szCs w:val="28"/>
        </w:rPr>
        <w:t xml:space="preserve">обеспечение роста оплаты труда работников бюджетной и внебюджетной сферы, </w:t>
      </w:r>
      <w:r w:rsidRPr="005731D5">
        <w:rPr>
          <w:rFonts w:ascii="Times New Roman" w:hAnsi="Times New Roman" w:cs="Times New Roman"/>
          <w:sz w:val="28"/>
          <w:szCs w:val="28"/>
        </w:rPr>
        <w:t>развитие системы социальной поддержки нетрудоспособного населения</w:t>
      </w:r>
      <w:r>
        <w:rPr>
          <w:rFonts w:ascii="Times New Roman" w:hAnsi="Times New Roman" w:cs="Times New Roman"/>
          <w:sz w:val="28"/>
          <w:szCs w:val="28"/>
        </w:rPr>
        <w:t>;</w:t>
      </w:r>
    </w:p>
    <w:p w:rsidR="004F756A" w:rsidRDefault="004F756A" w:rsidP="004F756A">
      <w:pPr>
        <w:suppressAutoHyphens/>
        <w:rPr>
          <w:bCs/>
        </w:rPr>
      </w:pPr>
      <w:r>
        <w:t xml:space="preserve">      - </w:t>
      </w:r>
      <w:r>
        <w:rPr>
          <w:bCs/>
        </w:rPr>
        <w:t>снижение смертности и формирование предпосылок для стабилизации численности населения;</w:t>
      </w:r>
    </w:p>
    <w:p w:rsidR="004009DA" w:rsidRDefault="004009DA" w:rsidP="004F756A">
      <w:pPr>
        <w:suppressAutoHyphens/>
        <w:rPr>
          <w:bCs/>
        </w:rPr>
      </w:pPr>
      <w:r>
        <w:rPr>
          <w:bCs/>
        </w:rPr>
        <w:t>- снижение неформальной занятости и легализация неофициальной заработной платы работникам;</w:t>
      </w:r>
    </w:p>
    <w:p w:rsidR="004F756A" w:rsidRDefault="004F756A" w:rsidP="004F756A">
      <w:pPr>
        <w:suppressAutoHyphens/>
      </w:pPr>
      <w:r>
        <w:t xml:space="preserve">     - сохранение кадрового потенциала, увеличение эффективных рабочих мест за счет инновационных  введений в производство, снижение социальной напряженности в коллективах, обеспечение содействия занятости населения, ввод новых рабочих мест. </w:t>
      </w:r>
    </w:p>
    <w:p w:rsidR="004F756A" w:rsidRPr="0004224C" w:rsidRDefault="004F756A" w:rsidP="004F756A">
      <w:pPr>
        <w:suppressAutoHyphens/>
        <w:ind w:firstLine="708"/>
      </w:pPr>
      <w:r w:rsidRPr="00090530">
        <w:t>Взаимодействие социальных</w:t>
      </w:r>
      <w:r>
        <w:t xml:space="preserve"> партнеров осуществляется через </w:t>
      </w:r>
      <w:r w:rsidRPr="00090530">
        <w:t>коллективные договора и соглашения.</w:t>
      </w:r>
    </w:p>
    <w:p w:rsidR="004F756A" w:rsidRDefault="004F756A" w:rsidP="004F756A">
      <w:pPr>
        <w:ind w:firstLine="708"/>
      </w:pPr>
      <w:r>
        <w:t xml:space="preserve">Коллективно-договорное регулирование социально-трудовых отношений на современном уровне является  определяющим фактором в соблюдении трудовых прав работников. </w:t>
      </w:r>
    </w:p>
    <w:p w:rsidR="004F756A" w:rsidRDefault="004F756A" w:rsidP="004F756A">
      <w:r>
        <w:t xml:space="preserve">На территории </w:t>
      </w:r>
      <w:proofErr w:type="spellStart"/>
      <w:r>
        <w:t>Мошковского</w:t>
      </w:r>
      <w:proofErr w:type="spellEnd"/>
      <w:r>
        <w:t xml:space="preserve"> района действует </w:t>
      </w:r>
      <w:r w:rsidRPr="00090530">
        <w:t xml:space="preserve">территориальное </w:t>
      </w:r>
      <w:r>
        <w:t xml:space="preserve">трехстороннее </w:t>
      </w:r>
      <w:r w:rsidRPr="00090530">
        <w:t>соглашение</w:t>
      </w:r>
      <w:r>
        <w:t xml:space="preserve"> на 201</w:t>
      </w:r>
      <w:r w:rsidR="00C73C7F">
        <w:t>7</w:t>
      </w:r>
      <w:r>
        <w:t>-201</w:t>
      </w:r>
      <w:r w:rsidR="00C73C7F">
        <w:t>9</w:t>
      </w:r>
      <w:r w:rsidR="004009DA">
        <w:t xml:space="preserve"> годы, 4</w:t>
      </w:r>
      <w:r w:rsidRPr="00090530">
        <w:t xml:space="preserve"> </w:t>
      </w:r>
      <w:r>
        <w:t xml:space="preserve">территориальных отраслевых соглашений  (в сфере образования, в сфере культуры, в </w:t>
      </w:r>
      <w:r w:rsidR="00BF3ACB">
        <w:t>сфере торговли</w:t>
      </w:r>
      <w:r>
        <w:t>, в социальной сфере) и 11</w:t>
      </w:r>
      <w:r w:rsidR="00C73C7F">
        <w:t>5</w:t>
      </w:r>
      <w:r w:rsidRPr="00090530">
        <w:t xml:space="preserve"> коллективных договор</w:t>
      </w:r>
      <w:r>
        <w:t xml:space="preserve">ов. </w:t>
      </w:r>
      <w:r w:rsidR="004009DA">
        <w:t>Продолжается работа по увеличению количества учреждений, заключивших коллективные договора. За первое полугодие 201</w:t>
      </w:r>
      <w:r w:rsidR="00C73C7F">
        <w:t>7</w:t>
      </w:r>
      <w:r w:rsidR="004009DA">
        <w:t xml:space="preserve"> года перезаключили коллективные договоры </w:t>
      </w:r>
      <w:r w:rsidR="0044723B">
        <w:t>10</w:t>
      </w:r>
      <w:r w:rsidR="004009DA">
        <w:t xml:space="preserve"> учреждений, </w:t>
      </w:r>
      <w:r w:rsidR="00A91F47">
        <w:t xml:space="preserve">в т. ч. </w:t>
      </w:r>
      <w:r w:rsidR="0044723B">
        <w:t>2</w:t>
      </w:r>
      <w:r w:rsidR="004009DA">
        <w:t xml:space="preserve"> учреждени</w:t>
      </w:r>
      <w:r w:rsidR="0044723B">
        <w:t>я</w:t>
      </w:r>
      <w:r w:rsidR="004009DA">
        <w:t xml:space="preserve"> заключил</w:t>
      </w:r>
      <w:r w:rsidR="0044723B">
        <w:t>и</w:t>
      </w:r>
      <w:r w:rsidR="004009DA">
        <w:t xml:space="preserve"> коллективны</w:t>
      </w:r>
      <w:r w:rsidR="0044723B">
        <w:t>е</w:t>
      </w:r>
      <w:r w:rsidR="004009DA">
        <w:t xml:space="preserve"> договор</w:t>
      </w:r>
      <w:r w:rsidR="0044723B">
        <w:t>а</w:t>
      </w:r>
      <w:r w:rsidR="004009DA">
        <w:t xml:space="preserve"> впервые.</w:t>
      </w:r>
      <w:r w:rsidR="00EF0D1B">
        <w:t xml:space="preserve"> Количество работающих в организациях зарегистрировавших коллективные договоры составляет </w:t>
      </w:r>
      <w:r w:rsidR="00A4635C">
        <w:t>6005</w:t>
      </w:r>
      <w:r w:rsidR="00EF0D1B">
        <w:t xml:space="preserve"> человек. В ходе уведомительной регистрации коллективных договоров и соглашений выявлялись условия, ухудшающие положение работников по сравнению с Трудовым кодексом РФ, законами и иными нормативными правовыми актами, содержащими нормы трудового права. Осуществляется постоянный контроль над выполнением коллективных договоров. Руководителям предприятий и организаций района, не заключившим </w:t>
      </w:r>
      <w:r w:rsidR="00EF0D1B">
        <w:lastRenderedPageBreak/>
        <w:t xml:space="preserve">коллективные договоры и тем предприятиям и организациям, в которых истек срок </w:t>
      </w:r>
      <w:r w:rsidR="005D58D6">
        <w:t xml:space="preserve">действия </w:t>
      </w:r>
      <w:r w:rsidR="00EF0D1B">
        <w:t xml:space="preserve">коллективного договора, </w:t>
      </w:r>
      <w:r w:rsidR="00724BCD">
        <w:t>постоянно</w:t>
      </w:r>
      <w:r w:rsidR="00EF0D1B">
        <w:t xml:space="preserve"> ра</w:t>
      </w:r>
      <w:r w:rsidR="00724BCD">
        <w:t>ссылаются</w:t>
      </w:r>
      <w:r w:rsidR="00EF0D1B">
        <w:t xml:space="preserve"> уведомления с рекомендациями о заключении или продлении срока </w:t>
      </w:r>
      <w:r w:rsidR="005D58D6">
        <w:t xml:space="preserve">действия </w:t>
      </w:r>
      <w:r w:rsidR="00EF0D1B">
        <w:t>коллективных договоров.</w:t>
      </w:r>
      <w:r w:rsidR="005D58D6">
        <w:t xml:space="preserve"> Предприятиям и организациям оказывается содействие в развитии коллективно-договорного регулирования, оказывается методическая помощь при заключении коллективных договоров и соглашений.</w:t>
      </w:r>
    </w:p>
    <w:p w:rsidR="00214203" w:rsidRDefault="00214203" w:rsidP="004F756A">
      <w:r>
        <w:t>Своевременно вносятся все изменения и дополнения в отраслевые соглашения и тарифные соглашения.</w:t>
      </w:r>
      <w:r w:rsidR="00CB55F3">
        <w:t xml:space="preserve"> </w:t>
      </w:r>
    </w:p>
    <w:p w:rsidR="004F756A" w:rsidRDefault="004F756A" w:rsidP="004F756A">
      <w:pPr>
        <w:ind w:firstLine="540"/>
      </w:pPr>
      <w:r>
        <w:t xml:space="preserve">С целью контроля за выполнением принятых </w:t>
      </w:r>
      <w:r w:rsidRPr="00B6780B">
        <w:t>коллективны</w:t>
      </w:r>
      <w:r>
        <w:t>ми</w:t>
      </w:r>
      <w:r w:rsidRPr="00B6780B">
        <w:t xml:space="preserve"> договор</w:t>
      </w:r>
      <w:r>
        <w:t>ами обязатель</w:t>
      </w:r>
      <w:proofErr w:type="gramStart"/>
      <w:r>
        <w:t>ств пр</w:t>
      </w:r>
      <w:proofErr w:type="gramEnd"/>
      <w:r>
        <w:t>оводятся регулярные проверки, так за первое полугодие 201</w:t>
      </w:r>
      <w:r w:rsidR="00A4635C">
        <w:t>7</w:t>
      </w:r>
      <w:r>
        <w:t xml:space="preserve"> года  проведено </w:t>
      </w:r>
      <w:r w:rsidR="00A91F47">
        <w:t>10</w:t>
      </w:r>
      <w:r>
        <w:t xml:space="preserve"> провер</w:t>
      </w:r>
      <w:r w:rsidR="00A4635C">
        <w:t>о</w:t>
      </w:r>
      <w:r>
        <w:t>к. П</w:t>
      </w:r>
      <w:r w:rsidRPr="00B6780B">
        <w:t>редприятиям оказывается содействие в развитии коллективно-договорного регулирования</w:t>
      </w:r>
      <w:r w:rsidR="00FD1EBA">
        <w:t>.</w:t>
      </w:r>
      <w:r w:rsidR="001C77BC">
        <w:t xml:space="preserve"> Необходимая информация размещается на официальном сайте администрации </w:t>
      </w:r>
      <w:proofErr w:type="spellStart"/>
      <w:r w:rsidR="001C77BC">
        <w:t>Мошковского</w:t>
      </w:r>
      <w:proofErr w:type="spellEnd"/>
      <w:r w:rsidR="001C77BC">
        <w:t xml:space="preserve"> района.</w:t>
      </w:r>
    </w:p>
    <w:p w:rsidR="00FB60DC" w:rsidRDefault="004F756A" w:rsidP="004F756A">
      <w:pPr>
        <w:ind w:firstLine="540"/>
      </w:pPr>
      <w:r w:rsidRPr="00820C3F">
        <w:t xml:space="preserve">Традиционной формой партнерских отношений в районе является работа территориальной </w:t>
      </w:r>
      <w:r w:rsidR="009D2169">
        <w:t xml:space="preserve">трехсторонней </w:t>
      </w:r>
      <w:r w:rsidRPr="00820C3F">
        <w:t>комиссии по регулирован</w:t>
      </w:r>
      <w:r>
        <w:t xml:space="preserve">ию социально-трудовых отношений, которая проводится ежеквартально. </w:t>
      </w:r>
      <w:r w:rsidRPr="00820C3F">
        <w:t xml:space="preserve"> </w:t>
      </w:r>
    </w:p>
    <w:p w:rsidR="004F756A" w:rsidRDefault="004F756A" w:rsidP="004F756A">
      <w:pPr>
        <w:ind w:firstLine="540"/>
      </w:pPr>
      <w:r w:rsidRPr="00820C3F">
        <w:t xml:space="preserve">В рамках осуществления социального партнерства  на заседаниях районной трехсторонней комиссии </w:t>
      </w:r>
      <w:r w:rsidR="00FB60DC">
        <w:t>(в течение первого полугодия 201</w:t>
      </w:r>
      <w:r w:rsidR="00A4635C">
        <w:t>7</w:t>
      </w:r>
      <w:r w:rsidR="00FB60DC">
        <w:t xml:space="preserve">г. было проведено 2 заседания районной трехсторонней комиссии) </w:t>
      </w:r>
      <w:r w:rsidR="001C77BC">
        <w:t>были рассмотрены следующие вопросы:</w:t>
      </w:r>
    </w:p>
    <w:p w:rsidR="00404764" w:rsidRDefault="001C77BC" w:rsidP="004F756A">
      <w:pPr>
        <w:ind w:firstLine="540"/>
      </w:pPr>
      <w:r>
        <w:t xml:space="preserve">- </w:t>
      </w:r>
      <w:r w:rsidR="003606BE">
        <w:t>О</w:t>
      </w:r>
      <w:r w:rsidR="00167736">
        <w:t xml:space="preserve">бсуждение и принятие территориального соглашения между районными организациями профсоюзов, работодателями и администрацией </w:t>
      </w:r>
      <w:proofErr w:type="spellStart"/>
      <w:r w:rsidR="00167736">
        <w:t>Мошковского</w:t>
      </w:r>
      <w:proofErr w:type="spellEnd"/>
      <w:r w:rsidR="00167736">
        <w:t xml:space="preserve"> района на 2017-2019 годы</w:t>
      </w:r>
      <w:r w:rsidR="00A17D7E">
        <w:t>;</w:t>
      </w:r>
    </w:p>
    <w:p w:rsidR="001C77BC" w:rsidRDefault="00404764" w:rsidP="004F756A">
      <w:pPr>
        <w:ind w:firstLine="540"/>
      </w:pPr>
      <w:r>
        <w:t xml:space="preserve">- </w:t>
      </w:r>
      <w:r w:rsidR="001B31C8">
        <w:t>О</w:t>
      </w:r>
      <w:r w:rsidR="00167736">
        <w:t>бсуждение и утверждение плана работы трехсторонней комиссии по регулированию социально-трудовых отношений на 2017 год</w:t>
      </w:r>
      <w:r w:rsidR="001B31C8">
        <w:t>;</w:t>
      </w:r>
    </w:p>
    <w:p w:rsidR="001C77BC" w:rsidRDefault="001C77BC" w:rsidP="004F756A">
      <w:pPr>
        <w:ind w:firstLine="540"/>
      </w:pPr>
      <w:r>
        <w:t xml:space="preserve">- </w:t>
      </w:r>
      <w:r w:rsidR="00167736">
        <w:t>Информационное сообщение о Всемирном Дне охраны труда</w:t>
      </w:r>
      <w:r>
        <w:t>;</w:t>
      </w:r>
    </w:p>
    <w:p w:rsidR="001C77BC" w:rsidRDefault="001C77BC" w:rsidP="004F756A">
      <w:pPr>
        <w:ind w:firstLine="540"/>
      </w:pPr>
      <w:r>
        <w:t xml:space="preserve">- </w:t>
      </w:r>
      <w:r w:rsidR="00167736">
        <w:t xml:space="preserve">Состояние условий и охраны труда в сельхозпредприятиях </w:t>
      </w:r>
      <w:proofErr w:type="spellStart"/>
      <w:r w:rsidR="00167736">
        <w:t>Мошковского</w:t>
      </w:r>
      <w:proofErr w:type="spellEnd"/>
      <w:r w:rsidR="00167736">
        <w:t xml:space="preserve"> района.</w:t>
      </w:r>
    </w:p>
    <w:p w:rsidR="00A17D7E" w:rsidRDefault="00A17D7E" w:rsidP="004F756A">
      <w:pPr>
        <w:ind w:firstLine="540"/>
      </w:pPr>
      <w:r>
        <w:t xml:space="preserve">Особое внимание сторонами социального партнерства уделяется вопросам </w:t>
      </w:r>
      <w:r w:rsidR="004E0A52">
        <w:t xml:space="preserve">оплаты труда. </w:t>
      </w:r>
      <w:r w:rsidR="00485D47">
        <w:t xml:space="preserve">Осуществляется поэтапное повышение заработной платы работников бюджетной сферы, реализованы меры по повышению заработной платы педагогических работников учреждений образования, здравоохранения и социальной защиты населения, работников детских дошкольных учреждений, учреждений культуры. </w:t>
      </w:r>
      <w:r w:rsidR="004E0A52">
        <w:t>Ведется работа по обеспечению реализации Указа Президента Российской</w:t>
      </w:r>
      <w:r w:rsidR="00485D47">
        <w:t xml:space="preserve"> Федерации от 07.05.2012 № 597 «О мероприятиях по реализации государственной социальной политики» и от 01.06.2012 № 761 «О Национальной стратегии действий в интересах детей на 2012-2017 годы». Разработаны и утверждены отраслевые планы поэтапного </w:t>
      </w:r>
      <w:proofErr w:type="gramStart"/>
      <w:r w:rsidR="00485D47">
        <w:t>совершенствования систем оплаты труда работников учреждений</w:t>
      </w:r>
      <w:proofErr w:type="gramEnd"/>
      <w:r w:rsidR="00485D47">
        <w:t xml:space="preserve"> с указанием конкретных целевых значений повышения заработной платы.</w:t>
      </w:r>
    </w:p>
    <w:p w:rsidR="00585784" w:rsidRPr="00820C3F" w:rsidRDefault="00585784" w:rsidP="004F756A">
      <w:pPr>
        <w:ind w:firstLine="540"/>
      </w:pPr>
      <w:r>
        <w:t xml:space="preserve">Ситуация на рынке труда, регулируемая мероприятиями по содействию занятости населения, и постепенное развитие экономики </w:t>
      </w:r>
      <w:proofErr w:type="spellStart"/>
      <w:r>
        <w:t>Мошковского</w:t>
      </w:r>
      <w:proofErr w:type="spellEnd"/>
      <w:r>
        <w:t xml:space="preserve"> района обеспечили положительную динамику роста </w:t>
      </w:r>
      <w:proofErr w:type="gramStart"/>
      <w:r>
        <w:t>занятых</w:t>
      </w:r>
      <w:proofErr w:type="gramEnd"/>
      <w:r>
        <w:t>.</w:t>
      </w:r>
    </w:p>
    <w:p w:rsidR="004F756A" w:rsidRPr="000F71DA" w:rsidRDefault="004F756A" w:rsidP="004F756A">
      <w:pPr>
        <w:suppressLineNumbers/>
        <w:suppressAutoHyphens/>
        <w:ind w:firstLine="283"/>
      </w:pPr>
      <w:r>
        <w:t>В</w:t>
      </w:r>
      <w:r w:rsidRPr="000F71DA">
        <w:t xml:space="preserve"> районе сохраняется положительная динамика среднемесячн</w:t>
      </w:r>
      <w:r>
        <w:t>ой номинальной заработной платы.</w:t>
      </w:r>
      <w:r w:rsidRPr="000F71DA">
        <w:t xml:space="preserve"> </w:t>
      </w:r>
    </w:p>
    <w:p w:rsidR="004F756A" w:rsidRPr="00CB2605" w:rsidRDefault="004F756A" w:rsidP="004F756A">
      <w:pPr>
        <w:pStyle w:val="a9"/>
        <w:ind w:firstLine="283"/>
        <w:contextualSpacing/>
        <w:jc w:val="both"/>
        <w:rPr>
          <w:color w:val="000000" w:themeColor="text1"/>
        </w:rPr>
      </w:pPr>
      <w:r w:rsidRPr="00973D7D">
        <w:t xml:space="preserve">В </w:t>
      </w:r>
      <w:r w:rsidR="00585784">
        <w:t>первом полугодие</w:t>
      </w:r>
      <w:r w:rsidRPr="00973D7D">
        <w:t xml:space="preserve"> 201</w:t>
      </w:r>
      <w:r w:rsidR="00352D00">
        <w:t>7</w:t>
      </w:r>
      <w:r w:rsidRPr="00973D7D">
        <w:t xml:space="preserve"> года размер среднемесячной заработной платы по</w:t>
      </w:r>
      <w:r w:rsidR="009D2169">
        <w:t xml:space="preserve"> полному кругу предприятий</w:t>
      </w:r>
      <w:r w:rsidR="00CF42F2">
        <w:t xml:space="preserve"> по</w:t>
      </w:r>
      <w:r w:rsidRPr="00973D7D">
        <w:t xml:space="preserve"> району</w:t>
      </w:r>
      <w:r w:rsidR="00585784">
        <w:t xml:space="preserve"> </w:t>
      </w:r>
      <w:r w:rsidR="002206CD">
        <w:t xml:space="preserve">составил </w:t>
      </w:r>
      <w:r w:rsidR="004A71BE">
        <w:rPr>
          <w:color w:val="000000" w:themeColor="text1"/>
        </w:rPr>
        <w:t>19242</w:t>
      </w:r>
      <w:r w:rsidR="00D047E6" w:rsidRPr="00977EA2">
        <w:rPr>
          <w:b/>
        </w:rPr>
        <w:t xml:space="preserve"> </w:t>
      </w:r>
      <w:r w:rsidR="00585784">
        <w:t>рубл</w:t>
      </w:r>
      <w:r w:rsidR="004A71BE">
        <w:t>я</w:t>
      </w:r>
      <w:r w:rsidRPr="00973D7D">
        <w:t xml:space="preserve">, </w:t>
      </w:r>
      <w:r w:rsidR="00585784">
        <w:t xml:space="preserve">что </w:t>
      </w:r>
      <w:r w:rsidRPr="00973D7D">
        <w:t xml:space="preserve">по сравнению с соответствующим </w:t>
      </w:r>
      <w:r w:rsidR="00585784">
        <w:t>периодом прошлого</w:t>
      </w:r>
      <w:r w:rsidRPr="00973D7D">
        <w:t xml:space="preserve"> года </w:t>
      </w:r>
      <w:r w:rsidRPr="004A71BE">
        <w:rPr>
          <w:color w:val="000000" w:themeColor="text1"/>
        </w:rPr>
        <w:t>увеличился на </w:t>
      </w:r>
      <w:r w:rsidR="004A71BE">
        <w:rPr>
          <w:color w:val="000000" w:themeColor="text1"/>
        </w:rPr>
        <w:t>3</w:t>
      </w:r>
      <w:r w:rsidR="00D047E6" w:rsidRPr="004A71BE">
        <w:rPr>
          <w:color w:val="000000" w:themeColor="text1"/>
        </w:rPr>
        <w:t>,</w:t>
      </w:r>
      <w:r w:rsidR="004A71BE">
        <w:rPr>
          <w:color w:val="000000" w:themeColor="text1"/>
        </w:rPr>
        <w:t>4</w:t>
      </w:r>
      <w:r w:rsidRPr="004A71BE">
        <w:rPr>
          <w:color w:val="000000" w:themeColor="text1"/>
        </w:rPr>
        <w:t>%</w:t>
      </w:r>
      <w:r w:rsidRPr="00973D7D">
        <w:t xml:space="preserve">. </w:t>
      </w:r>
      <w:proofErr w:type="gramStart"/>
      <w:r w:rsidR="00585784">
        <w:rPr>
          <w:bCs/>
        </w:rPr>
        <w:t>Покупательная способность населения, исчисленная по прожиточному минимуму составила</w:t>
      </w:r>
      <w:proofErr w:type="gramEnd"/>
      <w:r w:rsidR="00585784">
        <w:rPr>
          <w:bCs/>
        </w:rPr>
        <w:t xml:space="preserve"> </w:t>
      </w:r>
      <w:r w:rsidR="002206CD" w:rsidRPr="004A71BE">
        <w:rPr>
          <w:bCs/>
          <w:color w:val="000000" w:themeColor="text1"/>
        </w:rPr>
        <w:lastRenderedPageBreak/>
        <w:t>16</w:t>
      </w:r>
      <w:r w:rsidR="004A71BE">
        <w:rPr>
          <w:bCs/>
          <w:color w:val="000000" w:themeColor="text1"/>
        </w:rPr>
        <w:t>2</w:t>
      </w:r>
      <w:r w:rsidR="00BD1C15" w:rsidRPr="004A71BE">
        <w:rPr>
          <w:bCs/>
          <w:color w:val="000000" w:themeColor="text1"/>
        </w:rPr>
        <w:t>,</w:t>
      </w:r>
      <w:r w:rsidR="004A71BE">
        <w:rPr>
          <w:bCs/>
          <w:color w:val="000000" w:themeColor="text1"/>
        </w:rPr>
        <w:t>3</w:t>
      </w:r>
      <w:r w:rsidR="00585784" w:rsidRPr="004A71BE">
        <w:rPr>
          <w:bCs/>
          <w:color w:val="000000" w:themeColor="text1"/>
        </w:rPr>
        <w:t>%</w:t>
      </w:r>
      <w:r w:rsidR="00585784">
        <w:rPr>
          <w:bCs/>
        </w:rPr>
        <w:t xml:space="preserve">. </w:t>
      </w:r>
      <w:r>
        <w:t>Уровень зарегистрированной безработицы по состоянию на 01.07.201</w:t>
      </w:r>
      <w:r w:rsidR="00352D00">
        <w:t>7</w:t>
      </w:r>
      <w:r>
        <w:t xml:space="preserve">г.  составляет   </w:t>
      </w:r>
      <w:r w:rsidR="00CB2605" w:rsidRPr="00CB2605">
        <w:rPr>
          <w:color w:val="000000" w:themeColor="text1"/>
        </w:rPr>
        <w:t>1,</w:t>
      </w:r>
      <w:r w:rsidR="00A5698B" w:rsidRPr="00CB2605">
        <w:rPr>
          <w:color w:val="000000" w:themeColor="text1"/>
        </w:rPr>
        <w:t>2</w:t>
      </w:r>
      <w:r w:rsidR="00CB2605" w:rsidRPr="00CB2605">
        <w:rPr>
          <w:color w:val="000000" w:themeColor="text1"/>
        </w:rPr>
        <w:t>5</w:t>
      </w:r>
      <w:r w:rsidRPr="00CB2605">
        <w:rPr>
          <w:color w:val="000000" w:themeColor="text1"/>
        </w:rPr>
        <w:t>%.</w:t>
      </w:r>
    </w:p>
    <w:p w:rsidR="00C52842" w:rsidRDefault="00DB52A5" w:rsidP="00C52842">
      <w:pPr>
        <w:pStyle w:val="a9"/>
        <w:ind w:firstLine="283"/>
        <w:contextualSpacing/>
        <w:jc w:val="both"/>
      </w:pPr>
      <w:r>
        <w:t xml:space="preserve">Одним из основных обязательств, принятых территориальным соглашением является обеспечение своевременной выплаты заработной платы работникам и </w:t>
      </w:r>
      <w:r w:rsidR="001953A8">
        <w:t xml:space="preserve">принятие необходимых мер по ее ликвидации и недопущению задолженности. </w:t>
      </w:r>
      <w:proofErr w:type="gramStart"/>
      <w:r w:rsidR="001953A8">
        <w:t xml:space="preserve">С этой целью в районе ежемесячно проводятся заседания межведомственной комиссии по улучшению собираемости налогов и сборов в бюджеты всех уровней, ликвидации задолженности по заработной плате и повышению уровня оплаты труда работников организаций </w:t>
      </w:r>
      <w:proofErr w:type="spellStart"/>
      <w:r w:rsidR="001953A8">
        <w:t>Мошковского</w:t>
      </w:r>
      <w:proofErr w:type="spellEnd"/>
      <w:r w:rsidR="001953A8">
        <w:t xml:space="preserve"> района, на которых заслушиваются руководители предприятий и организаций района с информацией о мерах, принимаемых по погашению задолженности и легализации по заработной плате.</w:t>
      </w:r>
      <w:proofErr w:type="gramEnd"/>
      <w:r w:rsidR="002E595F">
        <w:t xml:space="preserve"> </w:t>
      </w:r>
      <w:r w:rsidR="00C52842">
        <w:t>В первом полугодие 201</w:t>
      </w:r>
      <w:r w:rsidR="003067C7">
        <w:t>7</w:t>
      </w:r>
      <w:r w:rsidR="00C52842">
        <w:t xml:space="preserve"> года задолженность по заработной плате имеется у ОАО «114 ремонтный завод».</w:t>
      </w:r>
    </w:p>
    <w:p w:rsidR="00C52842" w:rsidRDefault="002E595F" w:rsidP="004F756A">
      <w:pPr>
        <w:pStyle w:val="a9"/>
        <w:ind w:firstLine="283"/>
        <w:contextualSpacing/>
        <w:jc w:val="both"/>
      </w:pPr>
      <w:r>
        <w:t xml:space="preserve">Также создана рабочая группа по вопросам снижения неформальной занятости и легализации неофициальной заработной платы работников организаций, расположенных на территории </w:t>
      </w:r>
      <w:proofErr w:type="spellStart"/>
      <w:r>
        <w:t>Мошковского</w:t>
      </w:r>
      <w:proofErr w:type="spellEnd"/>
      <w:r>
        <w:t xml:space="preserve"> района. </w:t>
      </w:r>
      <w:r w:rsidR="001953A8">
        <w:t xml:space="preserve"> </w:t>
      </w:r>
      <w:r w:rsidR="00C52842">
        <w:t>В первом полугодие 201</w:t>
      </w:r>
      <w:r w:rsidR="00CA72D8">
        <w:t>7</w:t>
      </w:r>
      <w:r w:rsidR="00C52842">
        <w:t xml:space="preserve"> года выявлено работников, с которыми не заключены трудовые договора </w:t>
      </w:r>
      <w:r w:rsidR="00915829">
        <w:t>239</w:t>
      </w:r>
      <w:r w:rsidR="00C52842">
        <w:t xml:space="preserve">, заключено в </w:t>
      </w:r>
      <w:r w:rsidR="00CA72D8">
        <w:t>первом полугодие</w:t>
      </w:r>
      <w:r w:rsidR="00C52842">
        <w:t xml:space="preserve"> 201</w:t>
      </w:r>
      <w:r w:rsidR="00CA72D8">
        <w:t>7</w:t>
      </w:r>
      <w:r w:rsidR="00C52842">
        <w:t xml:space="preserve"> года трудовых договоров – </w:t>
      </w:r>
      <w:r w:rsidR="00915829" w:rsidRPr="00915829">
        <w:rPr>
          <w:color w:val="000000" w:themeColor="text1"/>
        </w:rPr>
        <w:t>23</w:t>
      </w:r>
      <w:r w:rsidR="00C52842" w:rsidRPr="00915829">
        <w:rPr>
          <w:color w:val="000000" w:themeColor="text1"/>
        </w:rPr>
        <w:t>9</w:t>
      </w:r>
      <w:r w:rsidR="00605AC2">
        <w:t xml:space="preserve">, что составило </w:t>
      </w:r>
      <w:r w:rsidR="00605AC2" w:rsidRPr="00915829">
        <w:rPr>
          <w:color w:val="000000" w:themeColor="text1"/>
        </w:rPr>
        <w:t>4</w:t>
      </w:r>
      <w:r w:rsidR="00915829" w:rsidRPr="00915829">
        <w:rPr>
          <w:color w:val="000000" w:themeColor="text1"/>
        </w:rPr>
        <w:t>5</w:t>
      </w:r>
      <w:r w:rsidR="00605AC2" w:rsidRPr="00915829">
        <w:rPr>
          <w:color w:val="000000" w:themeColor="text1"/>
        </w:rPr>
        <w:t>%</w:t>
      </w:r>
      <w:r w:rsidR="00605AC2">
        <w:t xml:space="preserve"> от доведенного контрольного показателя </w:t>
      </w:r>
      <w:r w:rsidR="00605AC2">
        <w:rPr>
          <w:szCs w:val="28"/>
        </w:rPr>
        <w:t xml:space="preserve">снижения численности населения в трудоспособном возрасте, не занятых в экономике </w:t>
      </w:r>
      <w:proofErr w:type="spellStart"/>
      <w:r w:rsidR="00605AC2">
        <w:rPr>
          <w:szCs w:val="28"/>
        </w:rPr>
        <w:t>Мошковского</w:t>
      </w:r>
      <w:proofErr w:type="spellEnd"/>
      <w:r w:rsidR="00605AC2">
        <w:rPr>
          <w:szCs w:val="28"/>
        </w:rPr>
        <w:t xml:space="preserve"> района</w:t>
      </w:r>
      <w:r w:rsidR="00C52842">
        <w:t>.</w:t>
      </w:r>
    </w:p>
    <w:p w:rsidR="008F522A" w:rsidRDefault="008F522A" w:rsidP="004F756A">
      <w:pPr>
        <w:pStyle w:val="a9"/>
        <w:ind w:firstLine="283"/>
        <w:contextualSpacing/>
        <w:jc w:val="both"/>
      </w:pPr>
      <w:r>
        <w:t xml:space="preserve">Основным направлением в области оплаты труда в дальнейшем </w:t>
      </w:r>
      <w:r w:rsidR="00FF1FD9">
        <w:t>будет являться: внедрение Регионального соглашения о минимальной заработной плате в Новосибирской области, совершенствование отраслевых систем оплаты труда, снижение числа низкооплачиваемых работников, неформальной оплаты труда.</w:t>
      </w:r>
      <w:r w:rsidR="00E84AD6">
        <w:t xml:space="preserve"> В реестр предприятий, отказавшихся присоединиться к Региональному соглашению о минимальной заработной плате в </w:t>
      </w:r>
      <w:r w:rsidR="00CA72D8">
        <w:t>Новосибирской области, внесено 3</w:t>
      </w:r>
      <w:r w:rsidR="00E84AD6">
        <w:t xml:space="preserve"> предприятие (</w:t>
      </w:r>
      <w:proofErr w:type="spellStart"/>
      <w:r w:rsidR="00E84AD6">
        <w:t>Мошковское</w:t>
      </w:r>
      <w:proofErr w:type="spellEnd"/>
      <w:r w:rsidR="00E84AD6">
        <w:t xml:space="preserve"> ПТПО</w:t>
      </w:r>
      <w:r w:rsidR="00CA72D8">
        <w:t>, ПО «Общепит», ООО «Кулинар»</w:t>
      </w:r>
      <w:r w:rsidR="00E84AD6">
        <w:t>), до конца 201</w:t>
      </w:r>
      <w:r w:rsidR="00CA72D8">
        <w:t>7</w:t>
      </w:r>
      <w:r w:rsidR="00E84AD6">
        <w:t xml:space="preserve"> года </w:t>
      </w:r>
      <w:r w:rsidR="00CA72D8">
        <w:t xml:space="preserve">эти предприятия </w:t>
      </w:r>
      <w:r w:rsidR="00E84AD6">
        <w:t xml:space="preserve"> планируют </w:t>
      </w:r>
      <w:r w:rsidR="00CA72D8">
        <w:t xml:space="preserve">присоединиться к </w:t>
      </w:r>
      <w:r w:rsidR="00E84AD6">
        <w:t>Региональн</w:t>
      </w:r>
      <w:r w:rsidR="00CA72D8">
        <w:t>ому</w:t>
      </w:r>
      <w:r w:rsidR="00E84AD6">
        <w:t xml:space="preserve"> соглашени</w:t>
      </w:r>
      <w:r w:rsidR="00CA72D8">
        <w:t>ю</w:t>
      </w:r>
      <w:r w:rsidR="00E84AD6">
        <w:t>.</w:t>
      </w:r>
    </w:p>
    <w:p w:rsidR="00B636DF" w:rsidRPr="00CD6ECB" w:rsidRDefault="00B636DF" w:rsidP="004F756A">
      <w:pPr>
        <w:pStyle w:val="a9"/>
        <w:ind w:firstLine="283"/>
        <w:contextualSpacing/>
        <w:jc w:val="both"/>
        <w:rPr>
          <w:bCs/>
        </w:rPr>
      </w:pPr>
      <w:r>
        <w:t xml:space="preserve">Рынок труда </w:t>
      </w:r>
      <w:proofErr w:type="spellStart"/>
      <w:r>
        <w:t>Мошковского</w:t>
      </w:r>
      <w:proofErr w:type="spellEnd"/>
      <w:r>
        <w:t xml:space="preserve"> района остается относительно стабильным. Нет массового высвобождения работников.</w:t>
      </w:r>
    </w:p>
    <w:p w:rsidR="004F756A" w:rsidRDefault="004F756A" w:rsidP="004F756A">
      <w:pPr>
        <w:suppressAutoHyphens/>
        <w:ind w:firstLine="708"/>
        <w:rPr>
          <w:bCs/>
        </w:rPr>
      </w:pPr>
      <w:r>
        <w:rPr>
          <w:bCs/>
        </w:rPr>
        <w:t xml:space="preserve">Вместе с тем в сфере занятости еще остаются достаточно острые проблемы, среди них, прежде всего, дефицит квалифицированных кадров для здравоохранения, образования, сельского хозяйства. </w:t>
      </w:r>
    </w:p>
    <w:p w:rsidR="00D072B1" w:rsidRDefault="00D072B1" w:rsidP="004F756A">
      <w:pPr>
        <w:suppressAutoHyphens/>
        <w:ind w:firstLine="708"/>
        <w:rPr>
          <w:bCs/>
        </w:rPr>
      </w:pPr>
      <w:r>
        <w:rPr>
          <w:bCs/>
        </w:rPr>
        <w:t xml:space="preserve">Для достижения социального эффекта в улучшении организации работ в вопросах охраны труда, обучении по вопросам охраны труда, социальной защищенности и сохранении здоровья работников разработаны мероприятия по улучшению условий и охраны труда в </w:t>
      </w:r>
      <w:proofErr w:type="spellStart"/>
      <w:r>
        <w:rPr>
          <w:bCs/>
        </w:rPr>
        <w:t>Мошковском</w:t>
      </w:r>
      <w:proofErr w:type="spellEnd"/>
      <w:r>
        <w:rPr>
          <w:bCs/>
        </w:rPr>
        <w:t xml:space="preserve"> районе на 201</w:t>
      </w:r>
      <w:r w:rsidR="00077666">
        <w:rPr>
          <w:bCs/>
        </w:rPr>
        <w:t>7</w:t>
      </w:r>
      <w:r>
        <w:rPr>
          <w:bCs/>
        </w:rPr>
        <w:t>-201</w:t>
      </w:r>
      <w:r w:rsidR="00077666">
        <w:rPr>
          <w:bCs/>
        </w:rPr>
        <w:t>9</w:t>
      </w:r>
      <w:r>
        <w:rPr>
          <w:bCs/>
        </w:rPr>
        <w:t xml:space="preserve"> г.</w:t>
      </w:r>
      <w:r w:rsidR="00077666">
        <w:rPr>
          <w:bCs/>
        </w:rPr>
        <w:t xml:space="preserve"> </w:t>
      </w:r>
      <w:proofErr w:type="gramStart"/>
      <w:r>
        <w:rPr>
          <w:bCs/>
        </w:rPr>
        <w:t>г</w:t>
      </w:r>
      <w:proofErr w:type="gramEnd"/>
      <w:r>
        <w:rPr>
          <w:bCs/>
        </w:rPr>
        <w:t>.</w:t>
      </w:r>
    </w:p>
    <w:p w:rsidR="006F51F8" w:rsidRDefault="00D072B1" w:rsidP="004F756A">
      <w:pPr>
        <w:suppressAutoHyphens/>
        <w:ind w:firstLine="708"/>
        <w:rPr>
          <w:bCs/>
        </w:rPr>
      </w:pPr>
      <w:r>
        <w:rPr>
          <w:bCs/>
        </w:rPr>
        <w:t xml:space="preserve">Проведено 2 заседания координационного совета по охране труда. </w:t>
      </w:r>
    </w:p>
    <w:p w:rsidR="00077666" w:rsidRDefault="006F51F8" w:rsidP="004F756A">
      <w:pPr>
        <w:suppressAutoHyphens/>
        <w:ind w:firstLine="708"/>
        <w:rPr>
          <w:bCs/>
        </w:rPr>
      </w:pPr>
      <w:r>
        <w:rPr>
          <w:bCs/>
        </w:rPr>
        <w:t xml:space="preserve">В течение первого полугодия </w:t>
      </w:r>
      <w:r w:rsidR="00DF5044">
        <w:rPr>
          <w:bCs/>
        </w:rPr>
        <w:t>201</w:t>
      </w:r>
      <w:r w:rsidR="00077666">
        <w:rPr>
          <w:bCs/>
        </w:rPr>
        <w:t>7</w:t>
      </w:r>
      <w:r w:rsidR="00DF5044">
        <w:rPr>
          <w:bCs/>
        </w:rPr>
        <w:t xml:space="preserve"> года </w:t>
      </w:r>
      <w:r>
        <w:rPr>
          <w:bCs/>
        </w:rPr>
        <w:t>б</w:t>
      </w:r>
      <w:r w:rsidR="0093350D">
        <w:rPr>
          <w:bCs/>
        </w:rPr>
        <w:t>ыл</w:t>
      </w:r>
      <w:r w:rsidR="00526B86">
        <w:rPr>
          <w:bCs/>
        </w:rPr>
        <w:t>и</w:t>
      </w:r>
      <w:r w:rsidR="0093350D">
        <w:rPr>
          <w:bCs/>
        </w:rPr>
        <w:t xml:space="preserve"> п</w:t>
      </w:r>
      <w:r w:rsidR="00D072B1">
        <w:rPr>
          <w:bCs/>
        </w:rPr>
        <w:t>роведен</w:t>
      </w:r>
      <w:r w:rsidR="00526B86">
        <w:rPr>
          <w:bCs/>
        </w:rPr>
        <w:t>ы</w:t>
      </w:r>
      <w:r>
        <w:rPr>
          <w:bCs/>
        </w:rPr>
        <w:t xml:space="preserve"> следующи</w:t>
      </w:r>
      <w:r w:rsidR="00526B86">
        <w:rPr>
          <w:bCs/>
        </w:rPr>
        <w:t>е</w:t>
      </w:r>
      <w:r>
        <w:rPr>
          <w:bCs/>
        </w:rPr>
        <w:t xml:space="preserve"> </w:t>
      </w:r>
      <w:r w:rsidR="00526B86">
        <w:rPr>
          <w:bCs/>
        </w:rPr>
        <w:t>мероприятия по вопросам охраны труда</w:t>
      </w:r>
      <w:r>
        <w:rPr>
          <w:bCs/>
        </w:rPr>
        <w:t>:</w:t>
      </w:r>
    </w:p>
    <w:p w:rsidR="001C3DA1" w:rsidRDefault="001C3DA1" w:rsidP="001C3DA1">
      <w:pPr>
        <w:pStyle w:val="ae"/>
        <w:suppressAutoHyphens/>
        <w:ind w:left="0"/>
        <w:rPr>
          <w:szCs w:val="28"/>
        </w:rPr>
      </w:pPr>
      <w:r>
        <w:rPr>
          <w:szCs w:val="28"/>
        </w:rPr>
        <w:t>- Трансляция видеоролика «Всемирный день охраны труда» по вопросу  «Оптимизация, сбор и использование данных по охране труда». В трансляции видеоролика приняли участие более 50 человек;</w:t>
      </w:r>
    </w:p>
    <w:p w:rsidR="001C3DA1" w:rsidRDefault="001C3DA1" w:rsidP="001C3DA1">
      <w:pPr>
        <w:pStyle w:val="ae"/>
        <w:suppressAutoHyphens/>
        <w:ind w:left="0"/>
        <w:rPr>
          <w:szCs w:val="28"/>
        </w:rPr>
      </w:pPr>
      <w:r>
        <w:rPr>
          <w:szCs w:val="28"/>
        </w:rPr>
        <w:t xml:space="preserve">- Профсоюзный </w:t>
      </w:r>
      <w:proofErr w:type="gramStart"/>
      <w:r>
        <w:rPr>
          <w:szCs w:val="28"/>
        </w:rPr>
        <w:t>контроль за</w:t>
      </w:r>
      <w:proofErr w:type="gramEnd"/>
      <w:r>
        <w:rPr>
          <w:szCs w:val="28"/>
        </w:rPr>
        <w:t xml:space="preserve"> проведением аттестации рабочих мест и СОУТ в образовательных учреждениях;</w:t>
      </w:r>
    </w:p>
    <w:p w:rsidR="001C3DA1" w:rsidRDefault="001C3DA1" w:rsidP="001C3DA1">
      <w:pPr>
        <w:pStyle w:val="ae"/>
        <w:suppressAutoHyphens/>
        <w:ind w:left="0"/>
        <w:rPr>
          <w:szCs w:val="28"/>
        </w:rPr>
      </w:pPr>
      <w:r>
        <w:rPr>
          <w:szCs w:val="28"/>
        </w:rPr>
        <w:t>- Профсоюзные собрания в первичных профсоюзных организациях по вопросу «Оценка и анализ состояния условий и охраны труда на рабочих местах»;</w:t>
      </w:r>
    </w:p>
    <w:p w:rsidR="001C3DA1" w:rsidRDefault="001C3DA1" w:rsidP="001C3DA1">
      <w:pPr>
        <w:pStyle w:val="ae"/>
        <w:suppressAutoHyphens/>
        <w:ind w:left="0"/>
        <w:rPr>
          <w:szCs w:val="28"/>
        </w:rPr>
      </w:pPr>
      <w:r>
        <w:rPr>
          <w:szCs w:val="28"/>
        </w:rPr>
        <w:lastRenderedPageBreak/>
        <w:t>- Проведение лекций для всех категорий работников сельского хозяйства, ЖКХ «Управление охраной труда, причины производственного травматизма»;</w:t>
      </w:r>
    </w:p>
    <w:p w:rsidR="001C3DA1" w:rsidRDefault="001C3DA1" w:rsidP="001C3DA1">
      <w:pPr>
        <w:pStyle w:val="ae"/>
        <w:suppressAutoHyphens/>
        <w:ind w:left="0"/>
        <w:rPr>
          <w:szCs w:val="28"/>
        </w:rPr>
      </w:pPr>
      <w:r>
        <w:rPr>
          <w:szCs w:val="28"/>
        </w:rPr>
        <w:t>- Региональный учебный центр профсоюзов Новосибирской области провели обучение руководителей и специалистов образовательных учреждений по вопросу системы управления охраной труда. В обучении приняли участие 72 человека;</w:t>
      </w:r>
    </w:p>
    <w:p w:rsidR="001C3DA1" w:rsidRDefault="001C3DA1" w:rsidP="001C3DA1">
      <w:pPr>
        <w:pStyle w:val="ae"/>
        <w:suppressAutoHyphens/>
        <w:ind w:left="0"/>
        <w:rPr>
          <w:szCs w:val="28"/>
        </w:rPr>
      </w:pPr>
      <w:r>
        <w:rPr>
          <w:szCs w:val="28"/>
        </w:rPr>
        <w:t>- Региональный учебный центр профсоюзов Новосибирской области провели обучение со специалистами образовательных учреждений по вопросу оказания доврачебной помощи. Приняли участие 92 человека.</w:t>
      </w:r>
    </w:p>
    <w:p w:rsidR="001C3DA1" w:rsidRDefault="001C3DA1" w:rsidP="001C3DA1">
      <w:pPr>
        <w:pStyle w:val="ae"/>
        <w:suppressAutoHyphens/>
        <w:ind w:left="0"/>
        <w:rPr>
          <w:szCs w:val="28"/>
        </w:rPr>
      </w:pPr>
      <w:r>
        <w:rPr>
          <w:szCs w:val="28"/>
        </w:rPr>
        <w:t>- Проведение Дня охраны труда в образовательных учреждениях района:</w:t>
      </w:r>
    </w:p>
    <w:p w:rsidR="001C3DA1" w:rsidRDefault="001C3DA1" w:rsidP="001C3DA1">
      <w:pPr>
        <w:pStyle w:val="ae"/>
        <w:suppressAutoHyphens/>
        <w:ind w:left="0"/>
        <w:rPr>
          <w:szCs w:val="28"/>
        </w:rPr>
      </w:pPr>
      <w:r>
        <w:rPr>
          <w:szCs w:val="28"/>
        </w:rPr>
        <w:t>а) классные часы по безопасности жизнедеятельности «Как  вести себя в опасных для жизни ситуациях»;</w:t>
      </w:r>
    </w:p>
    <w:p w:rsidR="001C3DA1" w:rsidRDefault="001C3DA1" w:rsidP="001C3DA1">
      <w:pPr>
        <w:pStyle w:val="ae"/>
        <w:suppressAutoHyphens/>
        <w:ind w:left="0"/>
        <w:rPr>
          <w:szCs w:val="28"/>
        </w:rPr>
      </w:pPr>
      <w:r>
        <w:rPr>
          <w:szCs w:val="28"/>
        </w:rPr>
        <w:t>б) акция «Добрая дорога детства»;</w:t>
      </w:r>
    </w:p>
    <w:p w:rsidR="00077666" w:rsidRPr="00F83990" w:rsidRDefault="001C3DA1" w:rsidP="00F83990">
      <w:pPr>
        <w:pStyle w:val="ae"/>
        <w:suppressAutoHyphens/>
        <w:ind w:left="0"/>
        <w:rPr>
          <w:szCs w:val="28"/>
        </w:rPr>
      </w:pPr>
      <w:r>
        <w:rPr>
          <w:szCs w:val="28"/>
        </w:rPr>
        <w:t>в) детский конкурс рисунков «Я рисую безопасный труд и сохранение здоровья в моей жизни».</w:t>
      </w:r>
    </w:p>
    <w:p w:rsidR="0093350D" w:rsidRDefault="00D54192" w:rsidP="004F756A">
      <w:pPr>
        <w:suppressAutoHyphens/>
        <w:ind w:firstLine="708"/>
        <w:rPr>
          <w:bCs/>
        </w:rPr>
      </w:pPr>
      <w:r>
        <w:rPr>
          <w:bCs/>
        </w:rPr>
        <w:t>За первое полугодие 201</w:t>
      </w:r>
      <w:r w:rsidR="00DA1B2E">
        <w:rPr>
          <w:bCs/>
        </w:rPr>
        <w:t>7</w:t>
      </w:r>
      <w:r>
        <w:rPr>
          <w:bCs/>
        </w:rPr>
        <w:t xml:space="preserve"> года д</w:t>
      </w:r>
      <w:r w:rsidR="00E1184F">
        <w:rPr>
          <w:bCs/>
        </w:rPr>
        <w:t xml:space="preserve">ано </w:t>
      </w:r>
      <w:r>
        <w:rPr>
          <w:bCs/>
        </w:rPr>
        <w:t>4</w:t>
      </w:r>
      <w:r w:rsidR="00DA1B2E">
        <w:rPr>
          <w:bCs/>
        </w:rPr>
        <w:t>5</w:t>
      </w:r>
      <w:r w:rsidR="00E1184F">
        <w:rPr>
          <w:bCs/>
        </w:rPr>
        <w:t xml:space="preserve"> консультаций по вопросам охраны труда.</w:t>
      </w:r>
    </w:p>
    <w:p w:rsidR="004F756A" w:rsidRPr="00EF3ECC" w:rsidRDefault="004F756A" w:rsidP="004F756A">
      <w:pPr>
        <w:ind w:firstLine="627"/>
        <w:rPr>
          <w:bCs/>
        </w:rPr>
      </w:pPr>
      <w:r w:rsidRPr="00EF3ECC">
        <w:t xml:space="preserve">В </w:t>
      </w:r>
      <w:r w:rsidR="00E1184F">
        <w:t>первом полугоди</w:t>
      </w:r>
      <w:r w:rsidR="00CF42F2">
        <w:t>е</w:t>
      </w:r>
      <w:r w:rsidR="00E1184F">
        <w:t xml:space="preserve"> </w:t>
      </w:r>
      <w:r w:rsidRPr="00EF3ECC">
        <w:t>201</w:t>
      </w:r>
      <w:r w:rsidR="006D6605">
        <w:t>7</w:t>
      </w:r>
      <w:r w:rsidRPr="00EF3ECC">
        <w:t xml:space="preserve"> год</w:t>
      </w:r>
      <w:r w:rsidR="00E1184F">
        <w:t>а</w:t>
      </w:r>
      <w:r w:rsidRPr="00EF3ECC">
        <w:rPr>
          <w:bCs/>
        </w:rPr>
        <w:t xml:space="preserve"> продолжилась работа, направленная на улучшение безопасных</w:t>
      </w:r>
      <w:r w:rsidRPr="00EF3ECC">
        <w:t xml:space="preserve"> </w:t>
      </w:r>
      <w:r w:rsidRPr="00EF3ECC">
        <w:rPr>
          <w:bCs/>
        </w:rPr>
        <w:t>условий</w:t>
      </w:r>
      <w:r w:rsidRPr="00EF3ECC">
        <w:t xml:space="preserve"> </w:t>
      </w:r>
      <w:r w:rsidRPr="00EF3ECC">
        <w:rPr>
          <w:bCs/>
        </w:rPr>
        <w:t>труда работников предприятий и снижение рисков производственного травматизма.</w:t>
      </w:r>
      <w:r>
        <w:rPr>
          <w:bCs/>
        </w:rPr>
        <w:t xml:space="preserve"> </w:t>
      </w:r>
      <w:r w:rsidR="009F2CFB">
        <w:rPr>
          <w:bCs/>
        </w:rPr>
        <w:t xml:space="preserve">Основными причинами несчастных случаев является неудовлетворительная организация производства работ, выразившаяся в недостаточном </w:t>
      </w:r>
      <w:proofErr w:type="gramStart"/>
      <w:r w:rsidR="009F2CFB">
        <w:rPr>
          <w:bCs/>
        </w:rPr>
        <w:t>контроле за</w:t>
      </w:r>
      <w:proofErr w:type="gramEnd"/>
      <w:r w:rsidR="009F2CFB">
        <w:rPr>
          <w:bCs/>
        </w:rPr>
        <w:t xml:space="preserve"> выполнением правил охраны труда, сопутствующие причины – не соблюдение самими работниками требований по безопасному выполнению работ.</w:t>
      </w:r>
    </w:p>
    <w:p w:rsidR="001908DB" w:rsidRDefault="000401B1" w:rsidP="00CB2605">
      <w:r>
        <w:t xml:space="preserve">    </w:t>
      </w:r>
      <w:r w:rsidR="00115046">
        <w:t xml:space="preserve">Численность постоянного населения по </w:t>
      </w:r>
      <w:proofErr w:type="spellStart"/>
      <w:r w:rsidR="00115046">
        <w:t>Мошковскому</w:t>
      </w:r>
      <w:proofErr w:type="spellEnd"/>
      <w:r w:rsidR="00115046">
        <w:t xml:space="preserve"> району на 01.01.201</w:t>
      </w:r>
      <w:r w:rsidR="00A64C4A">
        <w:t>7</w:t>
      </w:r>
      <w:r w:rsidR="00115046">
        <w:t xml:space="preserve"> года составила </w:t>
      </w:r>
      <w:r w:rsidR="00D54192">
        <w:t>4</w:t>
      </w:r>
      <w:r w:rsidR="00A64C4A">
        <w:t>1668</w:t>
      </w:r>
      <w:r w:rsidR="00115046">
        <w:t xml:space="preserve"> человек</w:t>
      </w:r>
      <w:r>
        <w:t>.</w:t>
      </w:r>
      <w:r w:rsidRPr="00CE545D">
        <w:rPr>
          <w:bCs/>
        </w:rPr>
        <w:t xml:space="preserve"> </w:t>
      </w:r>
      <w:r w:rsidR="00491939">
        <w:rPr>
          <w:bCs/>
        </w:rPr>
        <w:t>В первом полугоди</w:t>
      </w:r>
      <w:r w:rsidR="00D54192">
        <w:rPr>
          <w:bCs/>
        </w:rPr>
        <w:t>е</w:t>
      </w:r>
      <w:r w:rsidR="00491939">
        <w:rPr>
          <w:bCs/>
        </w:rPr>
        <w:t xml:space="preserve"> 201</w:t>
      </w:r>
      <w:r w:rsidR="00A64C4A">
        <w:rPr>
          <w:bCs/>
        </w:rPr>
        <w:t>7</w:t>
      </w:r>
      <w:r w:rsidR="00491939">
        <w:rPr>
          <w:bCs/>
        </w:rPr>
        <w:t xml:space="preserve"> года была продолжена работа по реализации программы демографического развития </w:t>
      </w:r>
      <w:proofErr w:type="spellStart"/>
      <w:r w:rsidR="00491939">
        <w:rPr>
          <w:bCs/>
        </w:rPr>
        <w:t>Мошковского</w:t>
      </w:r>
      <w:proofErr w:type="spellEnd"/>
      <w:r w:rsidR="00491939">
        <w:rPr>
          <w:bCs/>
        </w:rPr>
        <w:t xml:space="preserve"> района в рамках разработанных мероприятий. </w:t>
      </w:r>
      <w:r w:rsidR="000E5B25">
        <w:rPr>
          <w:bCs/>
        </w:rPr>
        <w:t>З</w:t>
      </w:r>
      <w:r w:rsidRPr="00CE545D">
        <w:rPr>
          <w:bCs/>
        </w:rPr>
        <w:t>афиксирован ряд позитивных моментов</w:t>
      </w:r>
      <w:r>
        <w:rPr>
          <w:bCs/>
        </w:rPr>
        <w:t xml:space="preserve"> в демографической ситуации </w:t>
      </w:r>
      <w:proofErr w:type="spellStart"/>
      <w:r>
        <w:rPr>
          <w:bCs/>
        </w:rPr>
        <w:t>Мошковского</w:t>
      </w:r>
      <w:proofErr w:type="spellEnd"/>
      <w:r>
        <w:rPr>
          <w:bCs/>
        </w:rPr>
        <w:t xml:space="preserve"> района.</w:t>
      </w:r>
      <w:r w:rsidRPr="00CE545D">
        <w:rPr>
          <w:bCs/>
        </w:rPr>
        <w:t xml:space="preserve"> </w:t>
      </w:r>
      <w:r w:rsidR="00CB2605">
        <w:rPr>
          <w:szCs w:val="28"/>
        </w:rPr>
        <w:t>Число умерших (за январь-май 2017г. - 304 чел., за январь-май  2016г. – 292 чел.) увеличилось по сравнению с аналогичным периодом прошлого года на 12 человек. За январь-май 2017 года родилось 251 младенцев, что на 12 младенцев меньше по сравнению с аналогичным периодом прошлого года. Естественная убыль населения за январь-май 2017 года составила 53</w:t>
      </w:r>
      <w:r w:rsidR="00CB2605" w:rsidRPr="001805CA">
        <w:rPr>
          <w:b/>
          <w:szCs w:val="28"/>
        </w:rPr>
        <w:t xml:space="preserve"> </w:t>
      </w:r>
      <w:r w:rsidR="00CB2605">
        <w:rPr>
          <w:szCs w:val="28"/>
        </w:rPr>
        <w:t>человека, что на 24</w:t>
      </w:r>
      <w:r w:rsidR="00CB2605" w:rsidRPr="001805CA">
        <w:rPr>
          <w:b/>
          <w:szCs w:val="28"/>
        </w:rPr>
        <w:t xml:space="preserve"> </w:t>
      </w:r>
      <w:r w:rsidR="00CB2605">
        <w:rPr>
          <w:szCs w:val="28"/>
        </w:rPr>
        <w:t xml:space="preserve">человека больше по сравнению с аналогичным периодом прошлого года. </w:t>
      </w:r>
      <w:r w:rsidR="001908DB">
        <w:rPr>
          <w:bCs/>
        </w:rPr>
        <w:t>З</w:t>
      </w:r>
      <w:r w:rsidR="001908DB">
        <w:t xml:space="preserve">а январь-май </w:t>
      </w:r>
      <w:r w:rsidR="00C81EF1">
        <w:t>201</w:t>
      </w:r>
      <w:r w:rsidR="00A64C4A">
        <w:t>7</w:t>
      </w:r>
      <w:r w:rsidR="00C81EF1">
        <w:t xml:space="preserve"> года </w:t>
      </w:r>
      <w:r w:rsidR="001908DB">
        <w:t xml:space="preserve">миграционный прирост составил </w:t>
      </w:r>
      <w:r w:rsidR="001908DB" w:rsidRPr="00CB2605">
        <w:rPr>
          <w:color w:val="000000" w:themeColor="text1"/>
        </w:rPr>
        <w:t>+</w:t>
      </w:r>
      <w:r w:rsidR="00CB2605" w:rsidRPr="00CB2605">
        <w:rPr>
          <w:color w:val="000000" w:themeColor="text1"/>
        </w:rPr>
        <w:t>297</w:t>
      </w:r>
      <w:r w:rsidR="001908DB" w:rsidRPr="00CB2605">
        <w:rPr>
          <w:color w:val="000000" w:themeColor="text1"/>
        </w:rPr>
        <w:t xml:space="preserve"> </w:t>
      </w:r>
      <w:r w:rsidR="001908DB">
        <w:t xml:space="preserve">человек. </w:t>
      </w:r>
    </w:p>
    <w:p w:rsidR="00D55C8E" w:rsidRDefault="004F756A" w:rsidP="004F756A">
      <w:pPr>
        <w:ind w:firstLine="708"/>
      </w:pPr>
      <w:r>
        <w:t xml:space="preserve">Приоритетным направлением в </w:t>
      </w:r>
      <w:r w:rsidRPr="00710503">
        <w:t>демографическ</w:t>
      </w:r>
      <w:r>
        <w:t>ой</w:t>
      </w:r>
      <w:r w:rsidRPr="00710503">
        <w:t xml:space="preserve"> политик</w:t>
      </w:r>
      <w:r>
        <w:t>е  станут</w:t>
      </w:r>
      <w:r w:rsidRPr="00710503">
        <w:t xml:space="preserve"> – повышение рождаемости, снижение заболеваемости и увеличение продолжительности жизни</w:t>
      </w:r>
      <w:r>
        <w:t>.</w:t>
      </w:r>
    </w:p>
    <w:p w:rsidR="00E44D1A" w:rsidRDefault="00D55C8E" w:rsidP="004F756A">
      <w:pPr>
        <w:ind w:firstLine="708"/>
      </w:pPr>
      <w:r>
        <w:t xml:space="preserve">Хотелось бы отметить, что созданная в </w:t>
      </w:r>
      <w:proofErr w:type="spellStart"/>
      <w:r>
        <w:t>Мошковском</w:t>
      </w:r>
      <w:proofErr w:type="spellEnd"/>
      <w:r>
        <w:t xml:space="preserve"> районе система социального партнерства действует достаточно эффективно. Одним из показателей ее эффективности является отсутствие социальной напряженности в районе, коллективных трудовых споров и забастовок</w:t>
      </w:r>
      <w:r w:rsidR="00E44D1A">
        <w:t>.</w:t>
      </w:r>
    </w:p>
    <w:p w:rsidR="00E44D1A" w:rsidRDefault="00E44D1A" w:rsidP="004F756A">
      <w:pPr>
        <w:ind w:firstLine="708"/>
      </w:pPr>
      <w:r>
        <w:t>Оказывается консультативно-методическая помощь по трудовым вопросам и вопросам охраны труда предприятиям и учреждениям района.</w:t>
      </w:r>
    </w:p>
    <w:p w:rsidR="004F756A" w:rsidRDefault="00E44D1A" w:rsidP="004F756A">
      <w:pPr>
        <w:ind w:firstLine="708"/>
      </w:pPr>
      <w:r>
        <w:t xml:space="preserve">В дальнейшем будет продолжена работа по обеспечению безопасных условий и охраны труда, реализации и поддержки всех мер, направленных на профилактику несчастных случаев на производстве, снижению </w:t>
      </w:r>
      <w:proofErr w:type="gramStart"/>
      <w:r>
        <w:t>уровня профессиональных рисков повреждения здоровья работников</w:t>
      </w:r>
      <w:proofErr w:type="gramEnd"/>
      <w:r>
        <w:t>.</w:t>
      </w:r>
      <w:r w:rsidR="004F756A" w:rsidRPr="00710503">
        <w:t xml:space="preserve"> </w:t>
      </w:r>
    </w:p>
    <w:p w:rsidR="0086642C" w:rsidRPr="00636BBD" w:rsidRDefault="0086642C" w:rsidP="004F756A">
      <w:pPr>
        <w:ind w:firstLine="708"/>
        <w:rPr>
          <w:bCs/>
        </w:rPr>
      </w:pPr>
      <w:r>
        <w:lastRenderedPageBreak/>
        <w:t>Несмотря на достигнутые результаты, остается много вопросов, которые требуют совместного решения. Внимание сторон социального партнерства будет направлено на сохранение и увеличение количества заключенных коллективных договоров, отраслевых соглашений. Для нахождения общих согласованных решений лучше всего, чтобы представительным органом от работников при заключении коллективных договоров выступали профсоюзы. Для этого необходимо возрождать первичные профсоюзные организации, отраслевые профсоюзы.</w:t>
      </w:r>
    </w:p>
    <w:p w:rsidR="004F756A" w:rsidRDefault="004F756A" w:rsidP="00D1501D">
      <w:r w:rsidRPr="00A56E41">
        <w:t xml:space="preserve">     В дальнейшем будет продолжена  работа по укреплению системы социального</w:t>
      </w:r>
      <w:r>
        <w:t xml:space="preserve"> партнерства.</w:t>
      </w:r>
    </w:p>
    <w:sectPr w:rsidR="004F756A" w:rsidSect="00CC2A3F">
      <w:pgSz w:w="11906" w:h="16838"/>
      <w:pgMar w:top="567" w:right="567" w:bottom="284" w:left="141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43" w:usb2="00000009" w:usb3="00000000" w:csb0="000001FF" w:csb1="00000000"/>
  </w:font>
  <w:font w:name="Droid Sans Fallback">
    <w:charset w:val="80"/>
    <w:family w:val="auto"/>
    <w:pitch w:val="variable"/>
  </w:font>
  <w:font w:name="Lohit Hindi">
    <w:altName w:val="MS Gothic"/>
    <w:charset w:val="80"/>
    <w:family w:val="auto"/>
    <w:pitch w:val="variable"/>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pStyle w:val="1"/>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F756A"/>
    <w:rsid w:val="0000677B"/>
    <w:rsid w:val="000401B1"/>
    <w:rsid w:val="00077666"/>
    <w:rsid w:val="000E5B25"/>
    <w:rsid w:val="00115046"/>
    <w:rsid w:val="00161A69"/>
    <w:rsid w:val="00167736"/>
    <w:rsid w:val="001908DB"/>
    <w:rsid w:val="00191A69"/>
    <w:rsid w:val="001953A8"/>
    <w:rsid w:val="001B31C8"/>
    <w:rsid w:val="001C3DA1"/>
    <w:rsid w:val="001C77BC"/>
    <w:rsid w:val="00214203"/>
    <w:rsid w:val="00217CC3"/>
    <w:rsid w:val="002206CD"/>
    <w:rsid w:val="002B3599"/>
    <w:rsid w:val="002E595F"/>
    <w:rsid w:val="003067C7"/>
    <w:rsid w:val="00352D00"/>
    <w:rsid w:val="00354EF3"/>
    <w:rsid w:val="003606BE"/>
    <w:rsid w:val="003D24F4"/>
    <w:rsid w:val="003F00FC"/>
    <w:rsid w:val="004009DA"/>
    <w:rsid w:val="00404764"/>
    <w:rsid w:val="00421612"/>
    <w:rsid w:val="0044723B"/>
    <w:rsid w:val="00473BDB"/>
    <w:rsid w:val="00485D47"/>
    <w:rsid w:val="00491939"/>
    <w:rsid w:val="004A71BE"/>
    <w:rsid w:val="004B0338"/>
    <w:rsid w:val="004B225C"/>
    <w:rsid w:val="004E0A52"/>
    <w:rsid w:val="004F756A"/>
    <w:rsid w:val="00517CAD"/>
    <w:rsid w:val="00526B86"/>
    <w:rsid w:val="00545895"/>
    <w:rsid w:val="00565633"/>
    <w:rsid w:val="00585784"/>
    <w:rsid w:val="0059719F"/>
    <w:rsid w:val="005D58D6"/>
    <w:rsid w:val="005D78D7"/>
    <w:rsid w:val="00605AC2"/>
    <w:rsid w:val="00607E26"/>
    <w:rsid w:val="00640E71"/>
    <w:rsid w:val="0065096C"/>
    <w:rsid w:val="0068627D"/>
    <w:rsid w:val="006A29A0"/>
    <w:rsid w:val="006C55EA"/>
    <w:rsid w:val="006D6605"/>
    <w:rsid w:val="006F51F8"/>
    <w:rsid w:val="00724BCD"/>
    <w:rsid w:val="007F1B0A"/>
    <w:rsid w:val="008005D0"/>
    <w:rsid w:val="0080542C"/>
    <w:rsid w:val="00825C9B"/>
    <w:rsid w:val="00840E8F"/>
    <w:rsid w:val="008655D1"/>
    <w:rsid w:val="0086642C"/>
    <w:rsid w:val="008C7F1B"/>
    <w:rsid w:val="008D71BD"/>
    <w:rsid w:val="008F522A"/>
    <w:rsid w:val="0090415B"/>
    <w:rsid w:val="0090664D"/>
    <w:rsid w:val="00915829"/>
    <w:rsid w:val="0093350D"/>
    <w:rsid w:val="00942CD1"/>
    <w:rsid w:val="00963DA0"/>
    <w:rsid w:val="00973D7D"/>
    <w:rsid w:val="00977EA2"/>
    <w:rsid w:val="009D2169"/>
    <w:rsid w:val="009F2CFB"/>
    <w:rsid w:val="00A17D7E"/>
    <w:rsid w:val="00A26525"/>
    <w:rsid w:val="00A4635C"/>
    <w:rsid w:val="00A5698B"/>
    <w:rsid w:val="00A64C4A"/>
    <w:rsid w:val="00A91F47"/>
    <w:rsid w:val="00AD2455"/>
    <w:rsid w:val="00B10036"/>
    <w:rsid w:val="00B35931"/>
    <w:rsid w:val="00B636DF"/>
    <w:rsid w:val="00BD1C15"/>
    <w:rsid w:val="00BF3ACB"/>
    <w:rsid w:val="00C361A2"/>
    <w:rsid w:val="00C44B54"/>
    <w:rsid w:val="00C52842"/>
    <w:rsid w:val="00C73C7F"/>
    <w:rsid w:val="00C81EF1"/>
    <w:rsid w:val="00CA72D8"/>
    <w:rsid w:val="00CB2605"/>
    <w:rsid w:val="00CB55F3"/>
    <w:rsid w:val="00CB5815"/>
    <w:rsid w:val="00CC2A3F"/>
    <w:rsid w:val="00CF42F2"/>
    <w:rsid w:val="00D047E6"/>
    <w:rsid w:val="00D072B1"/>
    <w:rsid w:val="00D1307F"/>
    <w:rsid w:val="00D1501D"/>
    <w:rsid w:val="00D54192"/>
    <w:rsid w:val="00D55C8E"/>
    <w:rsid w:val="00D63EBB"/>
    <w:rsid w:val="00DA1B2E"/>
    <w:rsid w:val="00DB52A5"/>
    <w:rsid w:val="00DC37CE"/>
    <w:rsid w:val="00DE76CA"/>
    <w:rsid w:val="00DF5044"/>
    <w:rsid w:val="00E1184F"/>
    <w:rsid w:val="00E44D1A"/>
    <w:rsid w:val="00E506F4"/>
    <w:rsid w:val="00E60A1A"/>
    <w:rsid w:val="00E84AD6"/>
    <w:rsid w:val="00EF0D1B"/>
    <w:rsid w:val="00F83990"/>
    <w:rsid w:val="00F92E5A"/>
    <w:rsid w:val="00FB60DC"/>
    <w:rsid w:val="00FC0B4C"/>
    <w:rsid w:val="00FD1EBA"/>
    <w:rsid w:val="00FE6E50"/>
    <w:rsid w:val="00FF1FD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ind w:firstLine="709"/>
      <w:jc w:val="both"/>
    </w:pPr>
    <w:rPr>
      <w:sz w:val="28"/>
      <w:lang w:eastAsia="zh-CN"/>
    </w:rPr>
  </w:style>
  <w:style w:type="paragraph" w:styleId="1">
    <w:name w:val="heading 1"/>
    <w:basedOn w:val="a"/>
    <w:next w:val="a"/>
    <w:qFormat/>
    <w:pPr>
      <w:keepNext/>
      <w:numPr>
        <w:numId w:val="1"/>
      </w:numPr>
      <w:ind w:left="0" w:firstLine="0"/>
      <w:jc w:val="center"/>
      <w:outlineLvl w:val="0"/>
    </w:pPr>
    <w:rPr>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W8Num1z0">
    <w:name w:val="WW8Num1z0"/>
    <w:rPr>
      <w:rFonts w:ascii="Wingdings" w:hAnsi="Wingdings" w:cs="Wingdings"/>
    </w:rPr>
  </w:style>
  <w:style w:type="character" w:customStyle="1" w:styleId="WW8Num2z0">
    <w:name w:val="WW8Num2z0"/>
    <w:rPr>
      <w:rFonts w:ascii="Symbol" w:hAnsi="Symbol" w:cs="Symbol"/>
    </w:rPr>
  </w:style>
  <w:style w:type="character" w:customStyle="1" w:styleId="WW8Num4z0">
    <w:name w:val="WW8Num4z0"/>
    <w:rPr>
      <w:rFonts w:ascii="Symbol" w:hAnsi="Symbol" w:cs="Symbol"/>
    </w:rPr>
  </w:style>
  <w:style w:type="character" w:customStyle="1" w:styleId="WW8Num6z0">
    <w:name w:val="WW8Num6z0"/>
    <w:rPr>
      <w:rFonts w:ascii="Symbol" w:hAnsi="Symbol" w:cs="Symbol"/>
    </w:rPr>
  </w:style>
  <w:style w:type="character" w:customStyle="1" w:styleId="10">
    <w:name w:val="Основной шрифт абзаца1"/>
  </w:style>
  <w:style w:type="character" w:styleId="a3">
    <w:name w:val="Hyperlink"/>
    <w:rPr>
      <w:color w:val="0000FF"/>
      <w:u w:val="single"/>
    </w:rPr>
  </w:style>
  <w:style w:type="paragraph" w:customStyle="1" w:styleId="a4">
    <w:name w:val="Заголовок"/>
    <w:basedOn w:val="a"/>
    <w:next w:val="a5"/>
    <w:pPr>
      <w:keepNext/>
      <w:spacing w:before="240" w:after="120"/>
    </w:pPr>
    <w:rPr>
      <w:rFonts w:ascii="Arial" w:eastAsia="Droid Sans Fallback" w:hAnsi="Arial" w:cs="Lohit Hindi"/>
      <w:szCs w:val="28"/>
    </w:rPr>
  </w:style>
  <w:style w:type="paragraph" w:styleId="a5">
    <w:name w:val="Body Text"/>
    <w:basedOn w:val="a"/>
    <w:pPr>
      <w:spacing w:after="120"/>
    </w:pPr>
  </w:style>
  <w:style w:type="paragraph" w:styleId="a6">
    <w:name w:val="List"/>
    <w:basedOn w:val="a5"/>
    <w:rPr>
      <w:rFonts w:cs="Lohit Hindi"/>
    </w:rPr>
  </w:style>
  <w:style w:type="paragraph" w:styleId="a7">
    <w:name w:val="caption"/>
    <w:basedOn w:val="a"/>
    <w:qFormat/>
    <w:pPr>
      <w:suppressLineNumbers/>
      <w:spacing w:before="120" w:after="120"/>
    </w:pPr>
    <w:rPr>
      <w:rFonts w:cs="Lohit Hindi"/>
      <w:i/>
      <w:iCs/>
      <w:sz w:val="24"/>
      <w:szCs w:val="24"/>
    </w:rPr>
  </w:style>
  <w:style w:type="paragraph" w:customStyle="1" w:styleId="11">
    <w:name w:val="Указатель1"/>
    <w:basedOn w:val="a"/>
    <w:pPr>
      <w:suppressLineNumbers/>
    </w:pPr>
    <w:rPr>
      <w:rFonts w:cs="Lohit Hindi"/>
    </w:rPr>
  </w:style>
  <w:style w:type="paragraph" w:styleId="a8">
    <w:name w:val="Balloon Text"/>
    <w:basedOn w:val="a"/>
    <w:rPr>
      <w:rFonts w:ascii="Tahoma" w:hAnsi="Tahoma" w:cs="Tahoma"/>
      <w:sz w:val="16"/>
      <w:szCs w:val="16"/>
    </w:rPr>
  </w:style>
  <w:style w:type="paragraph" w:styleId="a9">
    <w:name w:val="Body Text Indent"/>
    <w:basedOn w:val="a"/>
    <w:pPr>
      <w:ind w:firstLine="900"/>
      <w:jc w:val="left"/>
    </w:pPr>
  </w:style>
  <w:style w:type="paragraph" w:customStyle="1" w:styleId="12">
    <w:name w:val="заголовок 1"/>
    <w:basedOn w:val="a"/>
    <w:next w:val="a"/>
    <w:pPr>
      <w:keepNext/>
      <w:ind w:firstLine="0"/>
      <w:jc w:val="center"/>
    </w:pPr>
  </w:style>
  <w:style w:type="paragraph" w:styleId="aa">
    <w:name w:val="header"/>
    <w:basedOn w:val="a"/>
    <w:pPr>
      <w:tabs>
        <w:tab w:val="center" w:pos="4153"/>
        <w:tab w:val="right" w:pos="8306"/>
      </w:tabs>
      <w:ind w:firstLine="0"/>
      <w:jc w:val="left"/>
    </w:pPr>
    <w:rPr>
      <w:sz w:val="24"/>
    </w:rPr>
  </w:style>
  <w:style w:type="paragraph" w:customStyle="1" w:styleId="21">
    <w:name w:val="Основной текст 21"/>
    <w:basedOn w:val="a"/>
    <w:pPr>
      <w:spacing w:after="120" w:line="480" w:lineRule="auto"/>
    </w:pPr>
  </w:style>
  <w:style w:type="paragraph" w:customStyle="1" w:styleId="ab">
    <w:name w:val="Знак Знак Знак Знак"/>
    <w:basedOn w:val="a"/>
    <w:pPr>
      <w:widowControl w:val="0"/>
      <w:spacing w:after="160" w:line="240" w:lineRule="exact"/>
      <w:ind w:firstLine="0"/>
      <w:jc w:val="right"/>
    </w:pPr>
    <w:rPr>
      <w:sz w:val="20"/>
      <w:lang w:val="en-GB"/>
    </w:rPr>
  </w:style>
  <w:style w:type="paragraph" w:customStyle="1" w:styleId="ac">
    <w:name w:val="Содержимое таблицы"/>
    <w:basedOn w:val="a"/>
    <w:pPr>
      <w:suppressLineNumbers/>
    </w:pPr>
  </w:style>
  <w:style w:type="paragraph" w:customStyle="1" w:styleId="ad">
    <w:name w:val="Заголовок таблицы"/>
    <w:basedOn w:val="ac"/>
    <w:pPr>
      <w:jc w:val="center"/>
    </w:pPr>
    <w:rPr>
      <w:b/>
      <w:bCs/>
    </w:rPr>
  </w:style>
  <w:style w:type="paragraph" w:styleId="2">
    <w:name w:val="Body Text Indent 2"/>
    <w:basedOn w:val="a"/>
    <w:link w:val="20"/>
    <w:rsid w:val="004F756A"/>
    <w:pPr>
      <w:spacing w:after="120" w:line="480" w:lineRule="auto"/>
      <w:ind w:left="283" w:firstLine="0"/>
      <w:jc w:val="left"/>
    </w:pPr>
    <w:rPr>
      <w:szCs w:val="28"/>
      <w:lang w:eastAsia="ru-RU"/>
    </w:rPr>
  </w:style>
  <w:style w:type="character" w:customStyle="1" w:styleId="20">
    <w:name w:val="Основной текст с отступом 2 Знак"/>
    <w:basedOn w:val="a0"/>
    <w:link w:val="2"/>
    <w:rsid w:val="004F756A"/>
    <w:rPr>
      <w:sz w:val="28"/>
      <w:szCs w:val="28"/>
    </w:rPr>
  </w:style>
  <w:style w:type="paragraph" w:customStyle="1" w:styleId="ConsPlusNormal">
    <w:name w:val="ConsPlusNormal"/>
    <w:rsid w:val="004F756A"/>
    <w:pPr>
      <w:widowControl w:val="0"/>
      <w:autoSpaceDE w:val="0"/>
      <w:autoSpaceDN w:val="0"/>
      <w:adjustRightInd w:val="0"/>
      <w:ind w:firstLine="720"/>
    </w:pPr>
    <w:rPr>
      <w:rFonts w:ascii="Arial" w:hAnsi="Arial" w:cs="Arial"/>
    </w:rPr>
  </w:style>
  <w:style w:type="paragraph" w:customStyle="1" w:styleId="ConsNormal">
    <w:name w:val="ConsNormal"/>
    <w:rsid w:val="004F756A"/>
    <w:pPr>
      <w:widowControl w:val="0"/>
      <w:autoSpaceDE w:val="0"/>
      <w:autoSpaceDN w:val="0"/>
      <w:ind w:right="19772" w:firstLine="720"/>
    </w:pPr>
    <w:rPr>
      <w:rFonts w:ascii="Arial" w:hAnsi="Arial" w:cs="Arial"/>
    </w:rPr>
  </w:style>
  <w:style w:type="paragraph" w:styleId="ae">
    <w:name w:val="List Paragraph"/>
    <w:basedOn w:val="a"/>
    <w:uiPriority w:val="34"/>
    <w:qFormat/>
    <w:rsid w:val="00526B86"/>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ind w:firstLine="709"/>
      <w:jc w:val="both"/>
    </w:pPr>
    <w:rPr>
      <w:sz w:val="28"/>
      <w:lang w:eastAsia="zh-CN"/>
    </w:rPr>
  </w:style>
  <w:style w:type="paragraph" w:styleId="1">
    <w:name w:val="heading 1"/>
    <w:basedOn w:val="a"/>
    <w:next w:val="a"/>
    <w:qFormat/>
    <w:pPr>
      <w:keepNext/>
      <w:numPr>
        <w:numId w:val="1"/>
      </w:numPr>
      <w:ind w:left="0" w:firstLine="0"/>
      <w:jc w:val="center"/>
      <w:outlineLvl w:val="0"/>
    </w:pPr>
    <w:rPr>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W8Num1z0">
    <w:name w:val="WW8Num1z0"/>
    <w:rPr>
      <w:rFonts w:ascii="Wingdings" w:hAnsi="Wingdings" w:cs="Wingdings"/>
    </w:rPr>
  </w:style>
  <w:style w:type="character" w:customStyle="1" w:styleId="WW8Num2z0">
    <w:name w:val="WW8Num2z0"/>
    <w:rPr>
      <w:rFonts w:ascii="Symbol" w:hAnsi="Symbol" w:cs="Symbol"/>
    </w:rPr>
  </w:style>
  <w:style w:type="character" w:customStyle="1" w:styleId="WW8Num4z0">
    <w:name w:val="WW8Num4z0"/>
    <w:rPr>
      <w:rFonts w:ascii="Symbol" w:hAnsi="Symbol" w:cs="Symbol"/>
    </w:rPr>
  </w:style>
  <w:style w:type="character" w:customStyle="1" w:styleId="WW8Num6z0">
    <w:name w:val="WW8Num6z0"/>
    <w:rPr>
      <w:rFonts w:ascii="Symbol" w:hAnsi="Symbol" w:cs="Symbol"/>
    </w:rPr>
  </w:style>
  <w:style w:type="character" w:customStyle="1" w:styleId="10">
    <w:name w:val="Основной шрифт абзаца1"/>
  </w:style>
  <w:style w:type="character" w:styleId="a3">
    <w:name w:val="Hyperlink"/>
    <w:rPr>
      <w:color w:val="0000FF"/>
      <w:u w:val="single"/>
    </w:rPr>
  </w:style>
  <w:style w:type="paragraph" w:customStyle="1" w:styleId="a4">
    <w:name w:val="Заголовок"/>
    <w:basedOn w:val="a"/>
    <w:next w:val="a5"/>
    <w:pPr>
      <w:keepNext/>
      <w:spacing w:before="240" w:after="120"/>
    </w:pPr>
    <w:rPr>
      <w:rFonts w:ascii="Arial" w:eastAsia="Droid Sans Fallback" w:hAnsi="Arial" w:cs="Lohit Hindi"/>
      <w:szCs w:val="28"/>
    </w:rPr>
  </w:style>
  <w:style w:type="paragraph" w:styleId="a5">
    <w:name w:val="Body Text"/>
    <w:basedOn w:val="a"/>
    <w:pPr>
      <w:spacing w:after="120"/>
    </w:pPr>
  </w:style>
  <w:style w:type="paragraph" w:styleId="a6">
    <w:name w:val="List"/>
    <w:basedOn w:val="a5"/>
    <w:rPr>
      <w:rFonts w:cs="Lohit Hindi"/>
    </w:rPr>
  </w:style>
  <w:style w:type="paragraph" w:styleId="a7">
    <w:name w:val="caption"/>
    <w:basedOn w:val="a"/>
    <w:qFormat/>
    <w:pPr>
      <w:suppressLineNumbers/>
      <w:spacing w:before="120" w:after="120"/>
    </w:pPr>
    <w:rPr>
      <w:rFonts w:cs="Lohit Hindi"/>
      <w:i/>
      <w:iCs/>
      <w:sz w:val="24"/>
      <w:szCs w:val="24"/>
    </w:rPr>
  </w:style>
  <w:style w:type="paragraph" w:customStyle="1" w:styleId="11">
    <w:name w:val="Указатель1"/>
    <w:basedOn w:val="a"/>
    <w:pPr>
      <w:suppressLineNumbers/>
    </w:pPr>
    <w:rPr>
      <w:rFonts w:cs="Lohit Hindi"/>
    </w:rPr>
  </w:style>
  <w:style w:type="paragraph" w:styleId="a8">
    <w:name w:val="Balloon Text"/>
    <w:basedOn w:val="a"/>
    <w:rPr>
      <w:rFonts w:ascii="Tahoma" w:hAnsi="Tahoma" w:cs="Tahoma"/>
      <w:sz w:val="16"/>
      <w:szCs w:val="16"/>
    </w:rPr>
  </w:style>
  <w:style w:type="paragraph" w:styleId="a9">
    <w:name w:val="Body Text Indent"/>
    <w:basedOn w:val="a"/>
    <w:pPr>
      <w:ind w:firstLine="900"/>
      <w:jc w:val="left"/>
    </w:pPr>
  </w:style>
  <w:style w:type="paragraph" w:customStyle="1" w:styleId="12">
    <w:name w:val="заголовок 1"/>
    <w:basedOn w:val="a"/>
    <w:next w:val="a"/>
    <w:pPr>
      <w:keepNext/>
      <w:ind w:firstLine="0"/>
      <w:jc w:val="center"/>
    </w:pPr>
  </w:style>
  <w:style w:type="paragraph" w:styleId="aa">
    <w:name w:val="header"/>
    <w:basedOn w:val="a"/>
    <w:pPr>
      <w:tabs>
        <w:tab w:val="center" w:pos="4153"/>
        <w:tab w:val="right" w:pos="8306"/>
      </w:tabs>
      <w:ind w:firstLine="0"/>
      <w:jc w:val="left"/>
    </w:pPr>
    <w:rPr>
      <w:sz w:val="24"/>
    </w:rPr>
  </w:style>
  <w:style w:type="paragraph" w:customStyle="1" w:styleId="21">
    <w:name w:val="Основной текст 21"/>
    <w:basedOn w:val="a"/>
    <w:pPr>
      <w:spacing w:after="120" w:line="480" w:lineRule="auto"/>
    </w:pPr>
  </w:style>
  <w:style w:type="paragraph" w:customStyle="1" w:styleId="ab">
    <w:name w:val="Знак Знак Знак Знак"/>
    <w:basedOn w:val="a"/>
    <w:pPr>
      <w:widowControl w:val="0"/>
      <w:spacing w:after="160" w:line="240" w:lineRule="exact"/>
      <w:ind w:firstLine="0"/>
      <w:jc w:val="right"/>
    </w:pPr>
    <w:rPr>
      <w:sz w:val="20"/>
      <w:lang w:val="en-GB"/>
    </w:rPr>
  </w:style>
  <w:style w:type="paragraph" w:customStyle="1" w:styleId="ac">
    <w:name w:val="Содержимое таблицы"/>
    <w:basedOn w:val="a"/>
    <w:pPr>
      <w:suppressLineNumbers/>
    </w:pPr>
  </w:style>
  <w:style w:type="paragraph" w:customStyle="1" w:styleId="ad">
    <w:name w:val="Заголовок таблицы"/>
    <w:basedOn w:val="ac"/>
    <w:pPr>
      <w:jc w:val="center"/>
    </w:pPr>
    <w:rPr>
      <w:b/>
      <w:bCs/>
    </w:rPr>
  </w:style>
  <w:style w:type="paragraph" w:styleId="2">
    <w:name w:val="Body Text Indent 2"/>
    <w:basedOn w:val="a"/>
    <w:link w:val="20"/>
    <w:rsid w:val="004F756A"/>
    <w:pPr>
      <w:spacing w:after="120" w:line="480" w:lineRule="auto"/>
      <w:ind w:left="283" w:firstLine="0"/>
      <w:jc w:val="left"/>
    </w:pPr>
    <w:rPr>
      <w:szCs w:val="28"/>
      <w:lang w:eastAsia="ru-RU"/>
    </w:rPr>
  </w:style>
  <w:style w:type="character" w:customStyle="1" w:styleId="20">
    <w:name w:val="Основной текст с отступом 2 Знак"/>
    <w:basedOn w:val="a0"/>
    <w:link w:val="2"/>
    <w:rsid w:val="004F756A"/>
    <w:rPr>
      <w:sz w:val="28"/>
      <w:szCs w:val="28"/>
    </w:rPr>
  </w:style>
  <w:style w:type="paragraph" w:customStyle="1" w:styleId="ConsPlusNormal">
    <w:name w:val="ConsPlusNormal"/>
    <w:rsid w:val="004F756A"/>
    <w:pPr>
      <w:widowControl w:val="0"/>
      <w:autoSpaceDE w:val="0"/>
      <w:autoSpaceDN w:val="0"/>
      <w:adjustRightInd w:val="0"/>
      <w:ind w:firstLine="720"/>
    </w:pPr>
    <w:rPr>
      <w:rFonts w:ascii="Arial" w:hAnsi="Arial" w:cs="Arial"/>
    </w:rPr>
  </w:style>
  <w:style w:type="paragraph" w:customStyle="1" w:styleId="ConsNormal">
    <w:name w:val="ConsNormal"/>
    <w:rsid w:val="004F756A"/>
    <w:pPr>
      <w:widowControl w:val="0"/>
      <w:autoSpaceDE w:val="0"/>
      <w:autoSpaceDN w:val="0"/>
      <w:ind w:right="19772" w:firstLine="720"/>
    </w:pPr>
    <w:rPr>
      <w:rFonts w:ascii="Arial" w:hAnsi="Arial" w:cs="Arial"/>
    </w:rPr>
  </w:style>
  <w:style w:type="paragraph" w:styleId="ae">
    <w:name w:val="List Paragraph"/>
    <w:basedOn w:val="a"/>
    <w:uiPriority w:val="34"/>
    <w:qFormat/>
    <w:rsid w:val="00526B8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settings.xml.rels><?xml version="1.0" encoding="UTF-8" standalone="yes"?>
<Relationships xmlns="http://schemas.openxmlformats.org/package/2006/relationships"><Relationship Id="rId1" Type="http://schemas.openxmlformats.org/officeDocument/2006/relationships/attachedTemplate" Target="file:///C:\AeroFS\&#1041;&#1083;&#1072;&#1085;&#1082;&#1080;\&#1041;&#1083;&#1072;&#1085;&#1082;%20&#1087;&#1080;&#1089;&#1100;&#1084;&#1072;.dot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FAA0D9-B5C1-402F-A8CA-394D179723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Бланк письма</Template>
  <TotalTime>1313</TotalTime>
  <Pages>1</Pages>
  <Words>1874</Words>
  <Characters>10687</Characters>
  <Application>Microsoft Office Word</Application>
  <DocSecurity>0</DocSecurity>
  <Lines>89</Lines>
  <Paragraphs>25</Paragraphs>
  <ScaleCrop>false</ScaleCrop>
  <HeadingPairs>
    <vt:vector size="2" baseType="variant">
      <vt:variant>
        <vt:lpstr>Название</vt:lpstr>
      </vt:variant>
      <vt:variant>
        <vt:i4>1</vt:i4>
      </vt:variant>
    </vt:vector>
  </HeadingPairs>
  <TitlesOfParts>
    <vt:vector size="1" baseType="lpstr">
      <vt:lpstr>Письмо от администрации Мошковского района</vt:lpstr>
    </vt:vector>
  </TitlesOfParts>
  <Company>DG Win&amp;Soft</Company>
  <LinksUpToDate>false</LinksUpToDate>
  <CharactersWithSpaces>12536</CharactersWithSpaces>
  <SharedDoc>false</SharedDoc>
  <HLinks>
    <vt:vector size="6" baseType="variant">
      <vt:variant>
        <vt:i4>3932189</vt:i4>
      </vt:variant>
      <vt:variant>
        <vt:i4>0</vt:i4>
      </vt:variant>
      <vt:variant>
        <vt:i4>0</vt:i4>
      </vt:variant>
      <vt:variant>
        <vt:i4>5</vt:i4>
      </vt:variant>
      <vt:variant>
        <vt:lpwstr>mailto:moshkadm@yandex.ru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Письмо от администрации Мошковского района</dc:title>
  <dc:creator>Пользователь</dc:creator>
  <cp:keywords>Письмо</cp:keywords>
  <cp:lastModifiedBy>Пользователь</cp:lastModifiedBy>
  <cp:revision>78</cp:revision>
  <cp:lastPrinted>2011-11-03T04:58:00Z</cp:lastPrinted>
  <dcterms:created xsi:type="dcterms:W3CDTF">2013-07-25T08:05:00Z</dcterms:created>
  <dcterms:modified xsi:type="dcterms:W3CDTF">2017-09-12T07:19:00Z</dcterms:modified>
</cp:coreProperties>
</file>